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5A86E8" w14:textId="77777777" w:rsidR="00504913" w:rsidRPr="00EE3DCF" w:rsidRDefault="00504913" w:rsidP="00504913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yponineSans Reg" w:eastAsia="Times New Roman" w:hAnsi="TyponineSans Reg" w:cs="Arial"/>
          <w:b/>
          <w:sz w:val="20"/>
          <w:szCs w:val="20"/>
          <w:lang w:eastAsia="hr-HR"/>
        </w:rPr>
      </w:pPr>
      <w:r w:rsidRPr="00EE3DCF">
        <w:rPr>
          <w:rFonts w:ascii="TyponineSans Reg" w:eastAsia="Times New Roman" w:hAnsi="TyponineSans Reg" w:cs="Arial"/>
          <w:b/>
          <w:sz w:val="20"/>
          <w:szCs w:val="20"/>
          <w:lang w:eastAsia="hr-HR"/>
        </w:rPr>
        <w:t>N A T J E Č A J</w:t>
      </w:r>
    </w:p>
    <w:p w14:paraId="3DF6471A" w14:textId="77777777" w:rsidR="00504913" w:rsidRPr="00EE3DCF" w:rsidRDefault="00504913" w:rsidP="00504913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yponineSans Reg" w:eastAsia="Times New Roman" w:hAnsi="TyponineSans Reg" w:cs="Arial"/>
          <w:b/>
          <w:sz w:val="20"/>
          <w:szCs w:val="20"/>
          <w:lang w:eastAsia="hr-HR"/>
        </w:rPr>
      </w:pPr>
    </w:p>
    <w:p w14:paraId="2C127B9A" w14:textId="51894679" w:rsidR="00504913" w:rsidRPr="00EE3DCF" w:rsidRDefault="00504913" w:rsidP="00504913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yponineSans Reg" w:eastAsia="Times New Roman" w:hAnsi="TyponineSans Reg" w:cs="Arial"/>
          <w:b/>
          <w:sz w:val="20"/>
          <w:szCs w:val="20"/>
          <w:lang w:eastAsia="hr-HR"/>
        </w:rPr>
      </w:pPr>
      <w:r w:rsidRPr="00EE3DCF">
        <w:rPr>
          <w:rFonts w:ascii="TyponineSans Reg" w:eastAsia="Times New Roman" w:hAnsi="TyponineSans Reg" w:cs="Arial"/>
          <w:b/>
          <w:sz w:val="20"/>
          <w:szCs w:val="20"/>
          <w:lang w:eastAsia="hr-HR"/>
        </w:rPr>
        <w:t>ZA FINANCIRANJE PROJEKATA UDRUGA IZ</w:t>
      </w:r>
      <w:r>
        <w:rPr>
          <w:rFonts w:ascii="TyponineSans Reg" w:eastAsia="Times New Roman" w:hAnsi="TyponineSans Reg" w:cs="Arial"/>
          <w:b/>
          <w:sz w:val="20"/>
          <w:szCs w:val="20"/>
          <w:lang w:eastAsia="hr-HR"/>
        </w:rPr>
        <w:t xml:space="preserve"> PRORAČUNA JU NP KRKA  ZA 2026</w:t>
      </w:r>
      <w:r w:rsidRPr="00EE3DCF">
        <w:rPr>
          <w:rFonts w:ascii="TyponineSans Reg" w:eastAsia="Times New Roman" w:hAnsi="TyponineSans Reg" w:cs="Arial"/>
          <w:b/>
          <w:sz w:val="20"/>
          <w:szCs w:val="20"/>
          <w:lang w:eastAsia="hr-HR"/>
        </w:rPr>
        <w:t>. GODINU</w:t>
      </w:r>
    </w:p>
    <w:p w14:paraId="5C1C7D8A" w14:textId="77777777" w:rsidR="00504913" w:rsidRPr="00EE3DCF" w:rsidRDefault="00504913" w:rsidP="00504913">
      <w:pPr>
        <w:pStyle w:val="SubTitle2"/>
        <w:spacing w:after="0"/>
        <w:rPr>
          <w:rFonts w:ascii="TyponineSans Reg" w:hAnsi="TyponineSans Reg" w:cs="Tahoma"/>
          <w:sz w:val="20"/>
          <w:lang w:val="hr-HR"/>
        </w:rPr>
      </w:pPr>
    </w:p>
    <w:p w14:paraId="4C08F29F" w14:textId="77777777" w:rsidR="00504913" w:rsidRPr="00EE3DCF" w:rsidRDefault="00504913" w:rsidP="00504913">
      <w:pPr>
        <w:pStyle w:val="SubTitle2"/>
        <w:spacing w:after="0"/>
        <w:rPr>
          <w:rFonts w:ascii="TyponineSans Reg" w:hAnsi="TyponineSans Reg" w:cs="Tahoma"/>
          <w:sz w:val="20"/>
          <w:lang w:val="hr-HR"/>
        </w:rPr>
      </w:pPr>
    </w:p>
    <w:p w14:paraId="0E508F49" w14:textId="77777777" w:rsidR="00504913" w:rsidRPr="00EE3DCF" w:rsidRDefault="00504913" w:rsidP="00504913">
      <w:pPr>
        <w:pStyle w:val="SubTitle2"/>
        <w:spacing w:after="0"/>
        <w:jc w:val="left"/>
        <w:rPr>
          <w:rFonts w:ascii="TyponineSans Reg" w:hAnsi="TyponineSans Reg" w:cs="Tahoma"/>
          <w:b w:val="0"/>
          <w:sz w:val="20"/>
          <w:lang w:val="hr-HR"/>
        </w:rPr>
      </w:pPr>
    </w:p>
    <w:p w14:paraId="4395AEF9" w14:textId="77777777" w:rsidR="00504913" w:rsidRPr="00EE3DCF" w:rsidRDefault="00504913" w:rsidP="00504913">
      <w:pPr>
        <w:pStyle w:val="SubTitle2"/>
        <w:spacing w:after="0"/>
        <w:rPr>
          <w:rFonts w:ascii="TyponineSans Reg" w:hAnsi="TyponineSans Reg" w:cs="Tahoma"/>
          <w:b w:val="0"/>
          <w:sz w:val="20"/>
          <w:lang w:val="hr-HR"/>
        </w:rPr>
      </w:pPr>
    </w:p>
    <w:p w14:paraId="60665CEC" w14:textId="77777777" w:rsidR="00504913" w:rsidRPr="00EE3DCF" w:rsidRDefault="00504913" w:rsidP="00504913">
      <w:pPr>
        <w:spacing w:after="0"/>
        <w:ind w:hanging="13"/>
        <w:jc w:val="center"/>
        <w:rPr>
          <w:rFonts w:ascii="TyponineSans Reg" w:eastAsia="Arial Unicode MS" w:hAnsi="TyponineSans Reg" w:cs="Tahoma"/>
          <w:bCs/>
          <w:sz w:val="20"/>
          <w:szCs w:val="20"/>
        </w:rPr>
      </w:pPr>
    </w:p>
    <w:p w14:paraId="5207BB1A" w14:textId="77777777" w:rsidR="00504913" w:rsidRPr="00EE3DCF" w:rsidRDefault="00504913" w:rsidP="00504913">
      <w:pPr>
        <w:spacing w:after="0"/>
        <w:ind w:hanging="13"/>
        <w:jc w:val="center"/>
        <w:rPr>
          <w:rFonts w:ascii="TyponineSans Reg" w:eastAsia="Arial Unicode MS" w:hAnsi="TyponineSans Reg" w:cs="Tahoma"/>
          <w:bCs/>
          <w:sz w:val="20"/>
          <w:szCs w:val="20"/>
        </w:rPr>
      </w:pPr>
    </w:p>
    <w:p w14:paraId="0DA1A778" w14:textId="77777777" w:rsidR="00504913" w:rsidRPr="00EE3DCF" w:rsidRDefault="00504913" w:rsidP="00504913">
      <w:pPr>
        <w:spacing w:after="0"/>
        <w:ind w:hanging="13"/>
        <w:jc w:val="center"/>
        <w:rPr>
          <w:rFonts w:ascii="TyponineSans Reg" w:eastAsia="Arial Unicode MS" w:hAnsi="TyponineSans Reg" w:cs="Tahoma"/>
          <w:bCs/>
          <w:sz w:val="20"/>
          <w:szCs w:val="20"/>
        </w:rPr>
      </w:pPr>
    </w:p>
    <w:p w14:paraId="0DA263F7" w14:textId="77777777" w:rsidR="00504913" w:rsidRPr="00EE3DCF" w:rsidRDefault="00504913" w:rsidP="00504913">
      <w:pPr>
        <w:spacing w:after="0"/>
        <w:ind w:hanging="13"/>
        <w:jc w:val="center"/>
        <w:rPr>
          <w:rFonts w:ascii="TyponineSans Reg" w:eastAsia="Arial Unicode MS" w:hAnsi="TyponineSans Reg" w:cs="Tahoma"/>
          <w:b/>
          <w:bCs/>
          <w:sz w:val="20"/>
          <w:szCs w:val="20"/>
        </w:rPr>
      </w:pPr>
    </w:p>
    <w:p w14:paraId="29E1A524" w14:textId="77777777" w:rsidR="00504913" w:rsidRPr="00EE3DCF" w:rsidRDefault="00504913" w:rsidP="00504913">
      <w:pPr>
        <w:spacing w:after="0"/>
        <w:ind w:hanging="13"/>
        <w:jc w:val="center"/>
        <w:rPr>
          <w:rFonts w:ascii="TyponineSans Reg" w:eastAsia="Arial Unicode MS" w:hAnsi="TyponineSans Reg" w:cs="Tahoma"/>
          <w:bCs/>
          <w:sz w:val="20"/>
          <w:szCs w:val="20"/>
        </w:rPr>
      </w:pPr>
    </w:p>
    <w:p w14:paraId="50892893" w14:textId="77777777" w:rsidR="00504913" w:rsidRPr="00EE3DCF" w:rsidRDefault="00504913" w:rsidP="00504913">
      <w:pPr>
        <w:spacing w:after="0"/>
        <w:ind w:hanging="13"/>
        <w:jc w:val="center"/>
        <w:rPr>
          <w:rFonts w:ascii="TyponineSans Reg" w:eastAsia="Arial Unicode MS" w:hAnsi="TyponineSans Reg" w:cs="Tahoma"/>
          <w:b/>
          <w:bCs/>
          <w:sz w:val="20"/>
          <w:szCs w:val="20"/>
        </w:rPr>
      </w:pPr>
    </w:p>
    <w:p w14:paraId="38E668B8" w14:textId="77777777" w:rsidR="00504913" w:rsidRPr="00EE3DCF" w:rsidRDefault="00504913" w:rsidP="00504913">
      <w:pPr>
        <w:spacing w:after="0"/>
        <w:ind w:hanging="13"/>
        <w:jc w:val="center"/>
        <w:rPr>
          <w:rFonts w:ascii="TyponineSans Reg" w:eastAsia="Arial Unicode MS" w:hAnsi="TyponineSans Reg" w:cs="Tahoma"/>
          <w:b/>
          <w:bCs/>
          <w:sz w:val="20"/>
          <w:szCs w:val="20"/>
        </w:rPr>
      </w:pPr>
    </w:p>
    <w:p w14:paraId="7A4C2219" w14:textId="77777777" w:rsidR="00504913" w:rsidRPr="00EE3DCF" w:rsidRDefault="00504913" w:rsidP="00504913">
      <w:pPr>
        <w:spacing w:after="0"/>
        <w:ind w:hanging="13"/>
        <w:jc w:val="center"/>
        <w:rPr>
          <w:rFonts w:ascii="TyponineSans Reg" w:eastAsia="Arial Unicode MS" w:hAnsi="TyponineSans Reg" w:cs="Tahoma"/>
          <w:b/>
          <w:bCs/>
          <w:sz w:val="20"/>
          <w:szCs w:val="20"/>
        </w:rPr>
      </w:pPr>
    </w:p>
    <w:p w14:paraId="55C50F51" w14:textId="77777777" w:rsidR="00504913" w:rsidRPr="00EE3DCF" w:rsidRDefault="00504913" w:rsidP="00504913">
      <w:pPr>
        <w:spacing w:after="0"/>
        <w:ind w:hanging="13"/>
        <w:jc w:val="center"/>
        <w:rPr>
          <w:rFonts w:ascii="TyponineSans Reg" w:eastAsia="Arial Unicode MS" w:hAnsi="TyponineSans Reg" w:cs="Tahoma"/>
          <w:b/>
          <w:bCs/>
          <w:sz w:val="20"/>
          <w:szCs w:val="20"/>
        </w:rPr>
      </w:pPr>
    </w:p>
    <w:p w14:paraId="03E9888C" w14:textId="77777777" w:rsidR="00504913" w:rsidRPr="00EE3DCF" w:rsidRDefault="00504913" w:rsidP="00504913">
      <w:pPr>
        <w:spacing w:after="0"/>
        <w:ind w:hanging="13"/>
        <w:jc w:val="center"/>
        <w:rPr>
          <w:rFonts w:ascii="TyponineSans Reg" w:eastAsia="Arial Unicode MS" w:hAnsi="TyponineSans Reg" w:cs="Tahoma"/>
          <w:b/>
          <w:bCs/>
          <w:sz w:val="20"/>
          <w:szCs w:val="20"/>
        </w:rPr>
      </w:pPr>
      <w:r w:rsidRPr="00EE3DCF">
        <w:rPr>
          <w:rFonts w:ascii="TyponineSans Reg" w:eastAsia="Arial Unicode MS" w:hAnsi="TyponineSans Reg" w:cs="Tahoma"/>
          <w:b/>
          <w:bCs/>
          <w:sz w:val="20"/>
          <w:szCs w:val="20"/>
        </w:rPr>
        <w:t>Molimo da</w:t>
      </w:r>
    </w:p>
    <w:p w14:paraId="3128087A" w14:textId="77777777" w:rsidR="00504913" w:rsidRPr="00EE3DCF" w:rsidRDefault="00504913" w:rsidP="00504913">
      <w:pPr>
        <w:spacing w:after="0"/>
        <w:ind w:hanging="13"/>
        <w:jc w:val="center"/>
        <w:rPr>
          <w:rFonts w:ascii="TyponineSans Reg" w:eastAsia="Arial Unicode MS" w:hAnsi="TyponineSans Reg" w:cs="Tahoma"/>
          <w:b/>
          <w:bCs/>
          <w:sz w:val="20"/>
          <w:szCs w:val="20"/>
        </w:rPr>
      </w:pPr>
      <w:r w:rsidRPr="00EE3DCF">
        <w:rPr>
          <w:rFonts w:ascii="TyponineSans Reg" w:eastAsia="Arial Unicode MS" w:hAnsi="TyponineSans Reg" w:cs="Tahoma"/>
          <w:b/>
          <w:bCs/>
          <w:sz w:val="20"/>
          <w:szCs w:val="20"/>
        </w:rPr>
        <w:t>prije popunjavanja obrasca pročitate Upute za prijavitelje</w:t>
      </w:r>
    </w:p>
    <w:p w14:paraId="67D9EAD6" w14:textId="77777777" w:rsidR="00504913" w:rsidRDefault="00504913" w:rsidP="00504913">
      <w:pPr>
        <w:pStyle w:val="Bezproreda"/>
        <w:rPr>
          <w:rFonts w:ascii="TyponineSans Reg" w:hAnsi="TyponineSans Reg" w:cs="Tahoma"/>
          <w:b/>
          <w:sz w:val="20"/>
          <w:szCs w:val="20"/>
        </w:rPr>
      </w:pPr>
    </w:p>
    <w:p w14:paraId="2E130EA0" w14:textId="77777777" w:rsidR="00504913" w:rsidRDefault="00504913" w:rsidP="00504913">
      <w:pPr>
        <w:pStyle w:val="Bezproreda"/>
        <w:rPr>
          <w:rFonts w:ascii="TyponineSans Reg" w:hAnsi="TyponineSans Reg" w:cs="Tahoma"/>
          <w:b/>
          <w:sz w:val="20"/>
          <w:szCs w:val="20"/>
        </w:rPr>
      </w:pPr>
    </w:p>
    <w:p w14:paraId="2C24E5C5" w14:textId="77777777" w:rsidR="00504913" w:rsidRDefault="00504913" w:rsidP="00504913">
      <w:pPr>
        <w:pStyle w:val="Bezproreda"/>
        <w:rPr>
          <w:rFonts w:ascii="TyponineSans Reg" w:hAnsi="TyponineSans Reg" w:cs="Tahoma"/>
          <w:b/>
          <w:sz w:val="20"/>
          <w:szCs w:val="20"/>
        </w:rPr>
      </w:pPr>
    </w:p>
    <w:p w14:paraId="1E8F81A6" w14:textId="77777777" w:rsidR="00504913" w:rsidRDefault="00504913" w:rsidP="00504913">
      <w:pPr>
        <w:pStyle w:val="Bezproreda"/>
        <w:rPr>
          <w:rFonts w:ascii="TyponineSans Reg" w:hAnsi="TyponineSans Reg" w:cs="Tahoma"/>
          <w:b/>
          <w:sz w:val="20"/>
          <w:szCs w:val="20"/>
        </w:rPr>
      </w:pPr>
    </w:p>
    <w:p w14:paraId="026D70EF" w14:textId="77777777" w:rsidR="00504913" w:rsidRDefault="00504913" w:rsidP="00504913">
      <w:pPr>
        <w:pStyle w:val="Bezproreda"/>
        <w:rPr>
          <w:rFonts w:ascii="TyponineSans Reg" w:hAnsi="TyponineSans Reg" w:cs="Tahoma"/>
          <w:b/>
          <w:sz w:val="20"/>
          <w:szCs w:val="20"/>
        </w:rPr>
      </w:pPr>
    </w:p>
    <w:p w14:paraId="3B923A12" w14:textId="77777777" w:rsidR="00504913" w:rsidRDefault="00504913" w:rsidP="00504913">
      <w:pPr>
        <w:pStyle w:val="Bezproreda"/>
        <w:rPr>
          <w:rFonts w:ascii="TyponineSans Reg" w:hAnsi="TyponineSans Reg" w:cs="Tahoma"/>
          <w:b/>
          <w:sz w:val="20"/>
          <w:szCs w:val="20"/>
        </w:rPr>
      </w:pPr>
    </w:p>
    <w:p w14:paraId="73CA95B0" w14:textId="77777777" w:rsidR="00504913" w:rsidRDefault="00504913" w:rsidP="00504913">
      <w:pPr>
        <w:pStyle w:val="Bezproreda"/>
        <w:rPr>
          <w:rFonts w:ascii="TyponineSans Reg" w:hAnsi="TyponineSans Reg" w:cs="Tahoma"/>
          <w:b/>
          <w:sz w:val="20"/>
          <w:szCs w:val="20"/>
        </w:rPr>
      </w:pPr>
    </w:p>
    <w:p w14:paraId="3DDD66EA" w14:textId="77777777" w:rsidR="00504913" w:rsidRDefault="00504913" w:rsidP="00504913">
      <w:pPr>
        <w:pStyle w:val="Bezproreda"/>
        <w:rPr>
          <w:rFonts w:ascii="TyponineSans Reg" w:hAnsi="TyponineSans Reg" w:cs="Tahoma"/>
          <w:b/>
          <w:sz w:val="20"/>
          <w:szCs w:val="20"/>
        </w:rPr>
      </w:pPr>
    </w:p>
    <w:p w14:paraId="71C20116" w14:textId="77777777" w:rsidR="00504913" w:rsidRDefault="00504913" w:rsidP="00504913">
      <w:pPr>
        <w:pStyle w:val="Bezproreda"/>
        <w:rPr>
          <w:rFonts w:ascii="TyponineSans Reg" w:hAnsi="TyponineSans Reg" w:cs="Tahoma"/>
          <w:b/>
          <w:sz w:val="20"/>
          <w:szCs w:val="20"/>
        </w:rPr>
      </w:pPr>
    </w:p>
    <w:p w14:paraId="3AB0A047" w14:textId="77777777" w:rsidR="00504913" w:rsidRDefault="00504913" w:rsidP="00504913">
      <w:pPr>
        <w:pStyle w:val="Bezproreda"/>
        <w:rPr>
          <w:rFonts w:ascii="TyponineSans Reg" w:hAnsi="TyponineSans Reg" w:cs="Tahoma"/>
          <w:b/>
          <w:sz w:val="20"/>
          <w:szCs w:val="20"/>
        </w:rPr>
      </w:pPr>
    </w:p>
    <w:p w14:paraId="2501A43A" w14:textId="77777777" w:rsidR="00504913" w:rsidRDefault="00504913" w:rsidP="00504913">
      <w:pPr>
        <w:pStyle w:val="Bezproreda"/>
        <w:rPr>
          <w:rFonts w:ascii="TyponineSans Reg" w:hAnsi="TyponineSans Reg" w:cs="Tahoma"/>
          <w:b/>
          <w:sz w:val="20"/>
          <w:szCs w:val="20"/>
        </w:rPr>
      </w:pPr>
    </w:p>
    <w:p w14:paraId="4B061624" w14:textId="77777777" w:rsidR="00504913" w:rsidRDefault="00504913" w:rsidP="00504913">
      <w:pPr>
        <w:pStyle w:val="Bezproreda"/>
        <w:rPr>
          <w:rFonts w:ascii="TyponineSans Reg" w:hAnsi="TyponineSans Reg" w:cs="Tahoma"/>
          <w:b/>
          <w:sz w:val="20"/>
          <w:szCs w:val="20"/>
        </w:rPr>
      </w:pPr>
    </w:p>
    <w:p w14:paraId="438C5173" w14:textId="77777777" w:rsidR="00504913" w:rsidRDefault="00504913" w:rsidP="00504913">
      <w:pPr>
        <w:pStyle w:val="Bezproreda"/>
        <w:rPr>
          <w:rFonts w:ascii="TyponineSans Reg" w:hAnsi="TyponineSans Reg" w:cs="Tahoma"/>
          <w:b/>
          <w:sz w:val="20"/>
          <w:szCs w:val="20"/>
        </w:rPr>
      </w:pPr>
    </w:p>
    <w:p w14:paraId="791D719B" w14:textId="77777777" w:rsidR="00504913" w:rsidRDefault="00504913" w:rsidP="00504913">
      <w:pPr>
        <w:pStyle w:val="Bezproreda"/>
        <w:rPr>
          <w:rFonts w:ascii="TyponineSans Reg" w:hAnsi="TyponineSans Reg" w:cs="Tahoma"/>
          <w:b/>
          <w:sz w:val="20"/>
          <w:szCs w:val="20"/>
        </w:rPr>
      </w:pPr>
    </w:p>
    <w:p w14:paraId="799C366D" w14:textId="77777777" w:rsidR="00504913" w:rsidRDefault="00504913" w:rsidP="00504913">
      <w:pPr>
        <w:pStyle w:val="Bezproreda"/>
        <w:rPr>
          <w:rFonts w:ascii="TyponineSans Reg" w:hAnsi="TyponineSans Reg" w:cs="Tahoma"/>
          <w:b/>
          <w:sz w:val="20"/>
          <w:szCs w:val="20"/>
        </w:rPr>
      </w:pPr>
    </w:p>
    <w:p w14:paraId="78E0DBD2" w14:textId="77777777" w:rsidR="00504913" w:rsidRDefault="00504913" w:rsidP="00504913">
      <w:pPr>
        <w:pStyle w:val="Bezproreda"/>
        <w:rPr>
          <w:rFonts w:ascii="TyponineSans Reg" w:hAnsi="TyponineSans Reg" w:cs="Tahoma"/>
          <w:b/>
          <w:sz w:val="20"/>
          <w:szCs w:val="20"/>
        </w:rPr>
      </w:pPr>
    </w:p>
    <w:p w14:paraId="655DFA9A" w14:textId="77777777" w:rsidR="00504913" w:rsidRDefault="00504913" w:rsidP="00504913">
      <w:pPr>
        <w:pStyle w:val="Bezproreda"/>
        <w:rPr>
          <w:rFonts w:ascii="TyponineSans Reg" w:hAnsi="TyponineSans Reg" w:cs="Tahoma"/>
          <w:b/>
          <w:sz w:val="20"/>
          <w:szCs w:val="20"/>
        </w:rPr>
      </w:pPr>
    </w:p>
    <w:p w14:paraId="6163D4C3" w14:textId="77777777" w:rsidR="00504913" w:rsidRDefault="00504913" w:rsidP="00504913">
      <w:pPr>
        <w:pStyle w:val="Bezproreda"/>
        <w:rPr>
          <w:rFonts w:ascii="TyponineSans Reg" w:hAnsi="TyponineSans Reg" w:cs="Tahoma"/>
          <w:sz w:val="20"/>
          <w:szCs w:val="20"/>
        </w:rPr>
      </w:pPr>
    </w:p>
    <w:p w14:paraId="4DE62F7B" w14:textId="77777777" w:rsidR="00504913" w:rsidRPr="00EE3DCF" w:rsidRDefault="00504913" w:rsidP="00504913">
      <w:pPr>
        <w:pStyle w:val="Bezproreda"/>
        <w:rPr>
          <w:rFonts w:ascii="TyponineSans Reg" w:hAnsi="TyponineSans Reg" w:cs="Tahoma"/>
          <w:sz w:val="20"/>
          <w:szCs w:val="20"/>
        </w:rPr>
      </w:pPr>
    </w:p>
    <w:tbl>
      <w:tblPr>
        <w:tblW w:w="9923" w:type="dxa"/>
        <w:tblInd w:w="-148" w:type="dxa"/>
        <w:tblLayout w:type="fixed"/>
        <w:tblCellMar>
          <w:top w:w="28" w:type="dxa"/>
          <w:left w:w="0" w:type="dxa"/>
          <w:bottom w:w="28" w:type="dxa"/>
          <w:right w:w="0" w:type="dxa"/>
        </w:tblCellMar>
        <w:tblLook w:val="0000" w:firstRow="0" w:lastRow="0" w:firstColumn="0" w:lastColumn="0" w:noHBand="0" w:noVBand="0"/>
      </w:tblPr>
      <w:tblGrid>
        <w:gridCol w:w="584"/>
        <w:gridCol w:w="272"/>
        <w:gridCol w:w="3155"/>
        <w:gridCol w:w="1241"/>
        <w:gridCol w:w="470"/>
        <w:gridCol w:w="232"/>
        <w:gridCol w:w="170"/>
        <w:gridCol w:w="92"/>
        <w:gridCol w:w="16"/>
        <w:gridCol w:w="290"/>
        <w:gridCol w:w="11"/>
        <w:gridCol w:w="414"/>
        <w:gridCol w:w="283"/>
        <w:gridCol w:w="430"/>
        <w:gridCol w:w="22"/>
        <w:gridCol w:w="116"/>
        <w:gridCol w:w="1135"/>
        <w:gridCol w:w="990"/>
      </w:tblGrid>
      <w:tr w:rsidR="00504913" w:rsidRPr="00EE3DCF" w14:paraId="3A79501D" w14:textId="77777777" w:rsidTr="00071D0F">
        <w:trPr>
          <w:trHeight w:val="340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/>
            <w:vAlign w:val="center"/>
          </w:tcPr>
          <w:p w14:paraId="12B85814" w14:textId="77777777" w:rsidR="00504913" w:rsidRPr="00EE3DCF" w:rsidRDefault="00504913" w:rsidP="00071D0F">
            <w:pPr>
              <w:snapToGrid w:val="0"/>
              <w:spacing w:after="0" w:line="240" w:lineRule="auto"/>
              <w:jc w:val="center"/>
              <w:rPr>
                <w:rFonts w:ascii="TyponineSans Reg" w:eastAsia="Arial Unicode MS" w:hAnsi="TyponineSans Reg" w:cs="Arial"/>
                <w:b/>
                <w:sz w:val="20"/>
                <w:szCs w:val="20"/>
              </w:rPr>
            </w:pPr>
            <w:r w:rsidRPr="00EE3DCF">
              <w:rPr>
                <w:rFonts w:ascii="TyponineSans Reg" w:eastAsia="Times New Roman" w:hAnsi="TyponineSans Reg" w:cs="Times New Roman"/>
                <w:b/>
                <w:sz w:val="20"/>
                <w:szCs w:val="20"/>
              </w:rPr>
              <w:br w:type="page"/>
            </w:r>
            <w:r w:rsidRPr="00EE3DCF">
              <w:rPr>
                <w:rFonts w:ascii="TyponineSans Reg" w:eastAsia="Arial Unicode MS" w:hAnsi="TyponineSans Reg" w:cs="Arial"/>
                <w:b/>
                <w:sz w:val="20"/>
                <w:szCs w:val="20"/>
              </w:rPr>
              <w:t>I.</w:t>
            </w:r>
          </w:p>
        </w:tc>
        <w:tc>
          <w:tcPr>
            <w:tcW w:w="9339" w:type="dxa"/>
            <w:gridSpan w:val="1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14:paraId="4517BB4D" w14:textId="77777777" w:rsidR="00504913" w:rsidRPr="00EE3DCF" w:rsidRDefault="00504913" w:rsidP="00071D0F">
            <w:pPr>
              <w:snapToGrid w:val="0"/>
              <w:spacing w:after="0" w:line="240" w:lineRule="auto"/>
              <w:rPr>
                <w:rFonts w:ascii="TyponineSans Reg" w:eastAsia="Arial Unicode MS" w:hAnsi="TyponineSans Reg" w:cs="Arial"/>
                <w:b/>
                <w:sz w:val="20"/>
                <w:szCs w:val="20"/>
              </w:rPr>
            </w:pPr>
            <w:r w:rsidRPr="00EE3DCF">
              <w:rPr>
                <w:rFonts w:ascii="TyponineSans Reg" w:eastAsia="Arial Unicode MS" w:hAnsi="TyponineSans Reg" w:cs="Arial"/>
                <w:b/>
                <w:sz w:val="20"/>
                <w:szCs w:val="20"/>
              </w:rPr>
              <w:t xml:space="preserve">OSNOVNI PODACI O UDRUZI – PRIJAVITELJU PROJEKTA </w:t>
            </w:r>
          </w:p>
        </w:tc>
      </w:tr>
      <w:tr w:rsidR="00504913" w:rsidRPr="00EE3DCF" w14:paraId="0114513B" w14:textId="77777777" w:rsidTr="00071D0F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5B034BE4" w14:textId="77777777" w:rsidR="00504913" w:rsidRPr="00EE3DCF" w:rsidRDefault="00504913" w:rsidP="00071D0F">
            <w:pPr>
              <w:snapToGrid w:val="0"/>
              <w:spacing w:after="0" w:line="240" w:lineRule="auto"/>
              <w:jc w:val="center"/>
              <w:rPr>
                <w:rFonts w:ascii="TyponineSans Reg" w:eastAsia="Arial Unicode MS" w:hAnsi="TyponineSans Reg" w:cs="Arial"/>
                <w:sz w:val="20"/>
                <w:szCs w:val="20"/>
              </w:rPr>
            </w:pPr>
            <w:r w:rsidRPr="00EE3DCF">
              <w:rPr>
                <w:rFonts w:ascii="TyponineSans Reg" w:eastAsia="Arial Unicode MS" w:hAnsi="TyponineSans Reg" w:cs="Arial"/>
                <w:sz w:val="20"/>
                <w:szCs w:val="20"/>
              </w:rPr>
              <w:t>1.</w:t>
            </w:r>
          </w:p>
        </w:tc>
        <w:tc>
          <w:tcPr>
            <w:tcW w:w="3427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28833E20" w14:textId="77777777" w:rsidR="00504913" w:rsidRPr="00EE3DCF" w:rsidRDefault="00504913" w:rsidP="00071D0F">
            <w:pPr>
              <w:snapToGrid w:val="0"/>
              <w:spacing w:after="0" w:line="240" w:lineRule="auto"/>
              <w:rPr>
                <w:rFonts w:ascii="TyponineSans Reg" w:eastAsia="Arial Unicode MS" w:hAnsi="TyponineSans Reg" w:cs="Arial"/>
                <w:sz w:val="20"/>
                <w:szCs w:val="20"/>
              </w:rPr>
            </w:pPr>
            <w:r w:rsidRPr="00EE3DCF">
              <w:rPr>
                <w:rFonts w:ascii="TyponineSans Reg" w:eastAsia="Arial Unicode MS" w:hAnsi="TyponineSans Reg" w:cs="Arial"/>
                <w:sz w:val="20"/>
                <w:szCs w:val="20"/>
              </w:rPr>
              <w:t>Naziv organizacije</w:t>
            </w:r>
          </w:p>
        </w:tc>
        <w:tc>
          <w:tcPr>
            <w:tcW w:w="591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3125D" w14:textId="77777777" w:rsidR="00504913" w:rsidRPr="00EE3DCF" w:rsidRDefault="00504913" w:rsidP="00071D0F">
            <w:pPr>
              <w:snapToGrid w:val="0"/>
              <w:spacing w:after="0" w:line="240" w:lineRule="auto"/>
              <w:rPr>
                <w:rFonts w:ascii="TyponineSans Reg" w:eastAsia="Arial Unicode MS" w:hAnsi="TyponineSans Reg" w:cs="Arial"/>
                <w:sz w:val="20"/>
                <w:szCs w:val="20"/>
              </w:rPr>
            </w:pPr>
          </w:p>
        </w:tc>
      </w:tr>
      <w:tr w:rsidR="00504913" w:rsidRPr="00EE3DCF" w14:paraId="213016B2" w14:textId="77777777" w:rsidTr="00071D0F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037CF6F0" w14:textId="77777777" w:rsidR="00504913" w:rsidRPr="00EE3DCF" w:rsidRDefault="00504913" w:rsidP="00071D0F">
            <w:pPr>
              <w:snapToGrid w:val="0"/>
              <w:spacing w:after="0" w:line="240" w:lineRule="auto"/>
              <w:jc w:val="center"/>
              <w:rPr>
                <w:rFonts w:ascii="TyponineSans Reg" w:eastAsia="Arial Unicode MS" w:hAnsi="TyponineSans Reg" w:cs="Arial"/>
                <w:sz w:val="20"/>
                <w:szCs w:val="20"/>
              </w:rPr>
            </w:pPr>
            <w:r w:rsidRPr="00EE3DCF">
              <w:rPr>
                <w:rFonts w:ascii="TyponineSans Reg" w:eastAsia="Arial Unicode MS" w:hAnsi="TyponineSans Reg" w:cs="Arial"/>
                <w:sz w:val="20"/>
                <w:szCs w:val="20"/>
              </w:rPr>
              <w:t>2.</w:t>
            </w:r>
          </w:p>
        </w:tc>
        <w:tc>
          <w:tcPr>
            <w:tcW w:w="3427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6C1A18FF" w14:textId="77777777" w:rsidR="00504913" w:rsidRPr="00EE3DCF" w:rsidRDefault="00504913" w:rsidP="00071D0F">
            <w:pPr>
              <w:snapToGrid w:val="0"/>
              <w:spacing w:after="0" w:line="240" w:lineRule="auto"/>
              <w:rPr>
                <w:rFonts w:ascii="TyponineSans Reg" w:eastAsia="Arial Unicode MS" w:hAnsi="TyponineSans Reg" w:cs="Arial"/>
                <w:i/>
                <w:sz w:val="20"/>
                <w:szCs w:val="20"/>
              </w:rPr>
            </w:pPr>
            <w:r w:rsidRPr="00EE3DCF">
              <w:rPr>
                <w:rFonts w:ascii="TyponineSans Reg" w:eastAsia="Arial Unicode MS" w:hAnsi="TyponineSans Reg" w:cs="Arial"/>
                <w:sz w:val="20"/>
                <w:szCs w:val="20"/>
              </w:rPr>
              <w:t xml:space="preserve">Adresa </w:t>
            </w:r>
            <w:r w:rsidRPr="00EE3DCF">
              <w:rPr>
                <w:rFonts w:ascii="TyponineSans Reg" w:eastAsia="Arial Unicode MS" w:hAnsi="TyponineSans Reg" w:cs="Arial"/>
                <w:i/>
                <w:sz w:val="20"/>
                <w:szCs w:val="20"/>
              </w:rPr>
              <w:t>(ulica i broj)</w:t>
            </w:r>
          </w:p>
        </w:tc>
        <w:tc>
          <w:tcPr>
            <w:tcW w:w="591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DE2BC" w14:textId="77777777" w:rsidR="00504913" w:rsidRPr="00EE3DCF" w:rsidRDefault="00504913" w:rsidP="00071D0F">
            <w:pPr>
              <w:snapToGrid w:val="0"/>
              <w:spacing w:after="0" w:line="240" w:lineRule="auto"/>
              <w:rPr>
                <w:rFonts w:ascii="TyponineSans Reg" w:eastAsia="Arial Unicode MS" w:hAnsi="TyponineSans Reg" w:cs="Arial"/>
                <w:sz w:val="20"/>
                <w:szCs w:val="20"/>
              </w:rPr>
            </w:pPr>
          </w:p>
        </w:tc>
      </w:tr>
      <w:tr w:rsidR="00504913" w:rsidRPr="00EE3DCF" w14:paraId="279680F8" w14:textId="77777777" w:rsidTr="00071D0F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CE380AE" w14:textId="77777777" w:rsidR="00504913" w:rsidRPr="00EE3DCF" w:rsidRDefault="00504913" w:rsidP="00071D0F">
            <w:pPr>
              <w:snapToGrid w:val="0"/>
              <w:spacing w:after="0" w:line="240" w:lineRule="auto"/>
              <w:jc w:val="center"/>
              <w:rPr>
                <w:rFonts w:ascii="TyponineSans Reg" w:eastAsia="Arial Unicode MS" w:hAnsi="TyponineSans Reg" w:cs="Arial"/>
                <w:sz w:val="20"/>
                <w:szCs w:val="20"/>
              </w:rPr>
            </w:pPr>
            <w:r w:rsidRPr="00EE3DCF">
              <w:rPr>
                <w:rFonts w:ascii="TyponineSans Reg" w:eastAsia="Arial Unicode MS" w:hAnsi="TyponineSans Reg" w:cs="Arial"/>
                <w:sz w:val="20"/>
                <w:szCs w:val="20"/>
              </w:rPr>
              <w:t>3.</w:t>
            </w:r>
          </w:p>
        </w:tc>
        <w:tc>
          <w:tcPr>
            <w:tcW w:w="3427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4ECC8121" w14:textId="77777777" w:rsidR="00504913" w:rsidRPr="00EE3DCF" w:rsidRDefault="00504913" w:rsidP="00071D0F">
            <w:pPr>
              <w:snapToGrid w:val="0"/>
              <w:spacing w:after="0" w:line="240" w:lineRule="auto"/>
              <w:rPr>
                <w:rFonts w:ascii="TyponineSans Reg" w:eastAsia="Arial Unicode MS" w:hAnsi="TyponineSans Reg" w:cs="Arial"/>
                <w:sz w:val="20"/>
                <w:szCs w:val="20"/>
              </w:rPr>
            </w:pPr>
            <w:r w:rsidRPr="00EE3DCF">
              <w:rPr>
                <w:rFonts w:ascii="TyponineSans Reg" w:eastAsia="Arial Unicode MS" w:hAnsi="TyponineSans Reg" w:cs="Arial"/>
                <w:sz w:val="20"/>
                <w:szCs w:val="20"/>
              </w:rPr>
              <w:t>Poštanski broj i sjedište</w:t>
            </w:r>
          </w:p>
        </w:tc>
        <w:tc>
          <w:tcPr>
            <w:tcW w:w="251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82BABD" w14:textId="77777777" w:rsidR="00504913" w:rsidRPr="00EE3DCF" w:rsidRDefault="00504913" w:rsidP="00071D0F">
            <w:pPr>
              <w:snapToGrid w:val="0"/>
              <w:spacing w:after="0" w:line="240" w:lineRule="auto"/>
              <w:rPr>
                <w:rFonts w:ascii="TyponineSans Reg" w:eastAsia="Arial Unicode MS" w:hAnsi="TyponineSans Reg" w:cs="Arial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30429FC8" w14:textId="77777777" w:rsidR="00504913" w:rsidRPr="00EE3DCF" w:rsidRDefault="00504913" w:rsidP="00071D0F">
            <w:pPr>
              <w:snapToGrid w:val="0"/>
              <w:spacing w:after="0" w:line="240" w:lineRule="auto"/>
              <w:jc w:val="center"/>
              <w:rPr>
                <w:rFonts w:ascii="TyponineSans Reg" w:eastAsia="Arial Unicode MS" w:hAnsi="TyponineSans Reg" w:cs="Arial"/>
                <w:sz w:val="20"/>
                <w:szCs w:val="20"/>
              </w:rPr>
            </w:pPr>
            <w:r w:rsidRPr="00EE3DCF">
              <w:rPr>
                <w:rFonts w:ascii="TyponineSans Reg" w:eastAsia="Arial Unicode MS" w:hAnsi="TyponineSans Reg" w:cs="Arial"/>
                <w:sz w:val="20"/>
                <w:szCs w:val="20"/>
              </w:rPr>
              <w:t>4.</w:t>
            </w:r>
          </w:p>
        </w:tc>
        <w:tc>
          <w:tcPr>
            <w:tcW w:w="851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06F87B33" w14:textId="77777777" w:rsidR="00504913" w:rsidRPr="00EE3DCF" w:rsidRDefault="00504913" w:rsidP="00071D0F">
            <w:pPr>
              <w:snapToGrid w:val="0"/>
              <w:spacing w:after="0" w:line="240" w:lineRule="auto"/>
              <w:rPr>
                <w:rFonts w:ascii="TyponineSans Reg" w:eastAsia="Arial Unicode MS" w:hAnsi="TyponineSans Reg" w:cs="Arial"/>
                <w:sz w:val="20"/>
                <w:szCs w:val="20"/>
              </w:rPr>
            </w:pPr>
            <w:r w:rsidRPr="00EE3DCF">
              <w:rPr>
                <w:rFonts w:ascii="TyponineSans Reg" w:eastAsia="Arial Unicode MS" w:hAnsi="TyponineSans Reg" w:cs="Arial"/>
                <w:sz w:val="20"/>
                <w:szCs w:val="20"/>
              </w:rPr>
              <w:t>Županija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B0835" w14:textId="77777777" w:rsidR="00504913" w:rsidRPr="00EE3DCF" w:rsidRDefault="00504913" w:rsidP="00071D0F">
            <w:pPr>
              <w:snapToGrid w:val="0"/>
              <w:spacing w:after="0" w:line="240" w:lineRule="auto"/>
              <w:ind w:right="436"/>
              <w:rPr>
                <w:rFonts w:ascii="TyponineSans Reg" w:eastAsia="Arial Unicode MS" w:hAnsi="TyponineSans Reg" w:cs="Arial"/>
                <w:sz w:val="20"/>
                <w:szCs w:val="20"/>
              </w:rPr>
            </w:pPr>
          </w:p>
        </w:tc>
      </w:tr>
      <w:tr w:rsidR="00504913" w:rsidRPr="00EE3DCF" w14:paraId="71185B6E" w14:textId="77777777" w:rsidTr="00071D0F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53DE67E9" w14:textId="77777777" w:rsidR="00504913" w:rsidRPr="00EE3DCF" w:rsidRDefault="00504913" w:rsidP="00071D0F">
            <w:pPr>
              <w:snapToGrid w:val="0"/>
              <w:spacing w:after="0" w:line="240" w:lineRule="auto"/>
              <w:jc w:val="center"/>
              <w:rPr>
                <w:rFonts w:ascii="TyponineSans Reg" w:eastAsia="Arial Unicode MS" w:hAnsi="TyponineSans Reg" w:cs="Arial"/>
                <w:sz w:val="20"/>
                <w:szCs w:val="20"/>
              </w:rPr>
            </w:pPr>
            <w:r w:rsidRPr="00EE3DCF">
              <w:rPr>
                <w:rFonts w:ascii="TyponineSans Reg" w:eastAsia="Arial Unicode MS" w:hAnsi="TyponineSans Reg" w:cs="Arial"/>
                <w:sz w:val="20"/>
                <w:szCs w:val="20"/>
              </w:rPr>
              <w:t>5.</w:t>
            </w:r>
          </w:p>
        </w:tc>
        <w:tc>
          <w:tcPr>
            <w:tcW w:w="3427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164529DE" w14:textId="77777777" w:rsidR="00504913" w:rsidRPr="00EE3DCF" w:rsidRDefault="00504913" w:rsidP="00071D0F">
            <w:pPr>
              <w:snapToGrid w:val="0"/>
              <w:spacing w:after="0" w:line="240" w:lineRule="auto"/>
              <w:rPr>
                <w:rFonts w:ascii="TyponineSans Reg" w:eastAsia="Arial Unicode MS" w:hAnsi="TyponineSans Reg" w:cs="Arial"/>
                <w:i/>
                <w:sz w:val="20"/>
                <w:szCs w:val="20"/>
              </w:rPr>
            </w:pPr>
            <w:r w:rsidRPr="00EE3DCF">
              <w:rPr>
                <w:rFonts w:ascii="TyponineSans Reg" w:eastAsia="Arial Unicode MS" w:hAnsi="TyponineSans Reg" w:cs="Arial"/>
                <w:sz w:val="20"/>
                <w:szCs w:val="20"/>
              </w:rPr>
              <w:t xml:space="preserve">Ime i prezime  osobe ovlaštene za zastupanje i dužnost koju obavlja </w:t>
            </w:r>
            <w:r w:rsidRPr="00EE3DCF">
              <w:rPr>
                <w:rFonts w:ascii="TyponineSans Reg" w:eastAsia="Arial Unicode MS" w:hAnsi="TyponineSans Reg" w:cs="Arial"/>
                <w:i/>
                <w:sz w:val="20"/>
                <w:szCs w:val="20"/>
              </w:rPr>
              <w:t>(npr. predsjednik/-</w:t>
            </w:r>
            <w:proofErr w:type="spellStart"/>
            <w:r w:rsidRPr="00EE3DCF">
              <w:rPr>
                <w:rFonts w:ascii="TyponineSans Reg" w:eastAsia="Arial Unicode MS" w:hAnsi="TyponineSans Reg" w:cs="Arial"/>
                <w:i/>
                <w:sz w:val="20"/>
                <w:szCs w:val="20"/>
              </w:rPr>
              <w:t>ca</w:t>
            </w:r>
            <w:proofErr w:type="spellEnd"/>
            <w:r w:rsidRPr="00EE3DCF">
              <w:rPr>
                <w:rFonts w:ascii="TyponineSans Reg" w:eastAsia="Arial Unicode MS" w:hAnsi="TyponineSans Reg" w:cs="Arial"/>
                <w:i/>
                <w:sz w:val="20"/>
                <w:szCs w:val="20"/>
              </w:rPr>
              <w:t>, direktor/-</w:t>
            </w:r>
            <w:proofErr w:type="spellStart"/>
            <w:r w:rsidRPr="00EE3DCF">
              <w:rPr>
                <w:rFonts w:ascii="TyponineSans Reg" w:eastAsia="Arial Unicode MS" w:hAnsi="TyponineSans Reg" w:cs="Arial"/>
                <w:i/>
                <w:sz w:val="20"/>
                <w:szCs w:val="20"/>
              </w:rPr>
              <w:t>ica</w:t>
            </w:r>
            <w:proofErr w:type="spellEnd"/>
            <w:r w:rsidRPr="00EE3DCF">
              <w:rPr>
                <w:rFonts w:ascii="TyponineSans Reg" w:eastAsia="Arial Unicode MS" w:hAnsi="TyponineSans Reg" w:cs="Arial"/>
                <w:i/>
                <w:sz w:val="20"/>
                <w:szCs w:val="20"/>
              </w:rPr>
              <w:t>)</w:t>
            </w:r>
          </w:p>
        </w:tc>
        <w:tc>
          <w:tcPr>
            <w:tcW w:w="591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3E36A" w14:textId="77777777" w:rsidR="00504913" w:rsidRPr="00EE3DCF" w:rsidRDefault="00504913" w:rsidP="00071D0F">
            <w:pPr>
              <w:snapToGrid w:val="0"/>
              <w:spacing w:after="0" w:line="240" w:lineRule="auto"/>
              <w:rPr>
                <w:rFonts w:ascii="TyponineSans Reg" w:eastAsia="Arial Unicode MS" w:hAnsi="TyponineSans Reg" w:cs="Arial"/>
                <w:sz w:val="20"/>
                <w:szCs w:val="20"/>
              </w:rPr>
            </w:pPr>
          </w:p>
        </w:tc>
      </w:tr>
      <w:tr w:rsidR="00504913" w:rsidRPr="00EE3DCF" w14:paraId="41D0EDEF" w14:textId="77777777" w:rsidTr="00071D0F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E7889F7" w14:textId="77777777" w:rsidR="00504913" w:rsidRPr="00EE3DCF" w:rsidRDefault="00504913" w:rsidP="00071D0F">
            <w:pPr>
              <w:snapToGrid w:val="0"/>
              <w:spacing w:after="0" w:line="240" w:lineRule="auto"/>
              <w:jc w:val="center"/>
              <w:rPr>
                <w:rFonts w:ascii="TyponineSans Reg" w:eastAsia="Arial Unicode MS" w:hAnsi="TyponineSans Reg" w:cs="Arial"/>
                <w:sz w:val="20"/>
                <w:szCs w:val="20"/>
              </w:rPr>
            </w:pPr>
            <w:r w:rsidRPr="00EE3DCF">
              <w:rPr>
                <w:rFonts w:ascii="TyponineSans Reg" w:eastAsia="Arial Unicode MS" w:hAnsi="TyponineSans Reg" w:cs="Arial"/>
                <w:sz w:val="20"/>
                <w:szCs w:val="20"/>
              </w:rPr>
              <w:t>6.</w:t>
            </w:r>
          </w:p>
        </w:tc>
        <w:tc>
          <w:tcPr>
            <w:tcW w:w="3427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01519E14" w14:textId="77777777" w:rsidR="00504913" w:rsidRPr="00EE3DCF" w:rsidRDefault="00504913" w:rsidP="00071D0F">
            <w:pPr>
              <w:snapToGrid w:val="0"/>
              <w:spacing w:after="0" w:line="240" w:lineRule="auto"/>
              <w:rPr>
                <w:rFonts w:ascii="TyponineSans Reg" w:eastAsia="Arial Unicode MS" w:hAnsi="TyponineSans Reg" w:cs="Arial"/>
                <w:sz w:val="20"/>
                <w:szCs w:val="20"/>
              </w:rPr>
            </w:pPr>
            <w:r w:rsidRPr="00EE3DCF">
              <w:rPr>
                <w:rFonts w:ascii="TyponineSans Reg" w:eastAsia="Arial Unicode MS" w:hAnsi="TyponineSans Reg" w:cs="Arial"/>
                <w:sz w:val="20"/>
                <w:szCs w:val="20"/>
              </w:rPr>
              <w:t>Telefon</w:t>
            </w:r>
          </w:p>
        </w:tc>
        <w:tc>
          <w:tcPr>
            <w:tcW w:w="19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2A1479" w14:textId="77777777" w:rsidR="00504913" w:rsidRPr="00EE3DCF" w:rsidRDefault="00504913" w:rsidP="00071D0F">
            <w:pPr>
              <w:snapToGrid w:val="0"/>
              <w:spacing w:after="0" w:line="240" w:lineRule="auto"/>
              <w:rPr>
                <w:rFonts w:ascii="TyponineSans Reg" w:eastAsia="Arial Unicode MS" w:hAnsi="TyponineSans Reg" w:cs="Arial"/>
                <w:sz w:val="20"/>
                <w:szCs w:val="20"/>
              </w:rPr>
            </w:pPr>
          </w:p>
        </w:tc>
        <w:tc>
          <w:tcPr>
            <w:tcW w:w="2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70602A11" w14:textId="77777777" w:rsidR="00504913" w:rsidRPr="00EE3DCF" w:rsidRDefault="00504913" w:rsidP="00071D0F">
            <w:pPr>
              <w:snapToGrid w:val="0"/>
              <w:spacing w:after="0" w:line="240" w:lineRule="auto"/>
              <w:jc w:val="center"/>
              <w:rPr>
                <w:rFonts w:ascii="TyponineSans Reg" w:eastAsia="Arial Unicode MS" w:hAnsi="TyponineSans Reg" w:cs="Arial"/>
                <w:sz w:val="20"/>
                <w:szCs w:val="20"/>
              </w:rPr>
            </w:pPr>
            <w:r w:rsidRPr="00EE3DCF">
              <w:rPr>
                <w:rFonts w:ascii="TyponineSans Reg" w:eastAsia="Arial Unicode MS" w:hAnsi="TyponineSans Reg" w:cs="Arial"/>
                <w:sz w:val="20"/>
                <w:szCs w:val="20"/>
              </w:rPr>
              <w:t xml:space="preserve">  7.</w:t>
            </w:r>
          </w:p>
        </w:tc>
        <w:tc>
          <w:tcPr>
            <w:tcW w:w="1014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343AB7CA" w14:textId="2524E091" w:rsidR="00504913" w:rsidRPr="00EE3DCF" w:rsidRDefault="001D1EE3" w:rsidP="00071D0F">
            <w:pPr>
              <w:snapToGrid w:val="0"/>
              <w:spacing w:after="0" w:line="240" w:lineRule="auto"/>
              <w:rPr>
                <w:rFonts w:ascii="TyponineSans Reg" w:eastAsia="Arial Unicode MS" w:hAnsi="TyponineSans Reg" w:cs="Arial"/>
                <w:sz w:val="20"/>
                <w:szCs w:val="20"/>
              </w:rPr>
            </w:pPr>
            <w:r>
              <w:rPr>
                <w:rFonts w:ascii="TyponineSans Reg" w:eastAsia="Arial Unicode MS" w:hAnsi="TyponineSans Reg" w:cs="Arial"/>
                <w:sz w:val="20"/>
                <w:szCs w:val="20"/>
              </w:rPr>
              <w:t xml:space="preserve"> </w:t>
            </w:r>
            <w:r w:rsidR="00504913" w:rsidRPr="00EE3DCF">
              <w:rPr>
                <w:rFonts w:ascii="TyponineSans Reg" w:eastAsia="Arial Unicode MS" w:hAnsi="TyponineSans Reg" w:cs="Arial"/>
                <w:sz w:val="20"/>
                <w:szCs w:val="20"/>
              </w:rPr>
              <w:t>Mobitel</w:t>
            </w:r>
          </w:p>
        </w:tc>
        <w:tc>
          <w:tcPr>
            <w:tcW w:w="26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987F0" w14:textId="77777777" w:rsidR="00504913" w:rsidRPr="00EE3DCF" w:rsidRDefault="00504913" w:rsidP="00071D0F">
            <w:pPr>
              <w:snapToGrid w:val="0"/>
              <w:spacing w:after="0" w:line="240" w:lineRule="auto"/>
              <w:rPr>
                <w:rFonts w:ascii="TyponineSans Reg" w:eastAsia="Arial Unicode MS" w:hAnsi="TyponineSans Reg" w:cs="Arial"/>
                <w:sz w:val="20"/>
                <w:szCs w:val="20"/>
              </w:rPr>
            </w:pPr>
          </w:p>
        </w:tc>
      </w:tr>
      <w:tr w:rsidR="00504913" w:rsidRPr="00EE3DCF" w14:paraId="188A21FF" w14:textId="77777777" w:rsidTr="00071D0F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0744CB4F" w14:textId="77777777" w:rsidR="00504913" w:rsidRPr="00EE3DCF" w:rsidRDefault="00504913" w:rsidP="00071D0F">
            <w:pPr>
              <w:snapToGrid w:val="0"/>
              <w:spacing w:after="0" w:line="240" w:lineRule="auto"/>
              <w:jc w:val="center"/>
              <w:rPr>
                <w:rFonts w:ascii="TyponineSans Reg" w:eastAsia="Arial Unicode MS" w:hAnsi="TyponineSans Reg" w:cs="Arial"/>
                <w:sz w:val="20"/>
                <w:szCs w:val="20"/>
              </w:rPr>
            </w:pPr>
            <w:r w:rsidRPr="00EE3DCF">
              <w:rPr>
                <w:rFonts w:ascii="TyponineSans Reg" w:eastAsia="Arial Unicode MS" w:hAnsi="TyponineSans Reg" w:cs="Arial"/>
                <w:sz w:val="20"/>
                <w:szCs w:val="20"/>
              </w:rPr>
              <w:t>8.</w:t>
            </w:r>
          </w:p>
        </w:tc>
        <w:tc>
          <w:tcPr>
            <w:tcW w:w="3427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7538553C" w14:textId="77777777" w:rsidR="00504913" w:rsidRPr="00EE3DCF" w:rsidRDefault="00504913" w:rsidP="00071D0F">
            <w:pPr>
              <w:snapToGrid w:val="0"/>
              <w:spacing w:after="0" w:line="240" w:lineRule="auto"/>
              <w:rPr>
                <w:rFonts w:ascii="TyponineSans Reg" w:eastAsia="Arial Unicode MS" w:hAnsi="TyponineSans Reg" w:cs="Arial"/>
                <w:sz w:val="20"/>
                <w:szCs w:val="20"/>
              </w:rPr>
            </w:pPr>
            <w:r w:rsidRPr="00EE3DCF">
              <w:rPr>
                <w:rFonts w:ascii="TyponineSans Reg" w:eastAsia="Arial Unicode MS" w:hAnsi="TyponineSans Reg" w:cs="Arial"/>
                <w:sz w:val="20"/>
                <w:szCs w:val="20"/>
              </w:rPr>
              <w:t>Telefaks</w:t>
            </w:r>
          </w:p>
        </w:tc>
        <w:tc>
          <w:tcPr>
            <w:tcW w:w="22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2AE034" w14:textId="77777777" w:rsidR="00504913" w:rsidRPr="00EE3DCF" w:rsidRDefault="00504913" w:rsidP="00071D0F">
            <w:pPr>
              <w:snapToGrid w:val="0"/>
              <w:spacing w:after="0" w:line="240" w:lineRule="auto"/>
              <w:jc w:val="center"/>
              <w:rPr>
                <w:rFonts w:ascii="TyponineSans Reg" w:eastAsia="Arial Unicode MS" w:hAnsi="TyponineSans Reg" w:cs="Arial"/>
                <w:sz w:val="20"/>
                <w:szCs w:val="20"/>
              </w:rPr>
            </w:pPr>
          </w:p>
        </w:tc>
        <w:tc>
          <w:tcPr>
            <w:tcW w:w="3707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E7D2AE" w14:textId="77777777" w:rsidR="00504913" w:rsidRPr="00EE3DCF" w:rsidRDefault="00504913" w:rsidP="00071D0F">
            <w:pPr>
              <w:snapToGrid w:val="0"/>
              <w:spacing w:after="0" w:line="240" w:lineRule="auto"/>
              <w:rPr>
                <w:rFonts w:ascii="TyponineSans Reg" w:eastAsia="Arial Unicode MS" w:hAnsi="TyponineSans Reg" w:cs="Arial"/>
                <w:sz w:val="20"/>
                <w:szCs w:val="20"/>
              </w:rPr>
            </w:pPr>
          </w:p>
        </w:tc>
      </w:tr>
      <w:tr w:rsidR="00504913" w:rsidRPr="00EE3DCF" w14:paraId="1EE514B3" w14:textId="77777777" w:rsidTr="00071D0F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064703BD" w14:textId="77777777" w:rsidR="00504913" w:rsidRPr="00EE3DCF" w:rsidRDefault="00504913" w:rsidP="00071D0F">
            <w:pPr>
              <w:snapToGrid w:val="0"/>
              <w:spacing w:after="0" w:line="240" w:lineRule="auto"/>
              <w:jc w:val="center"/>
              <w:rPr>
                <w:rFonts w:ascii="TyponineSans Reg" w:eastAsia="Arial Unicode MS" w:hAnsi="TyponineSans Reg" w:cs="Arial"/>
                <w:sz w:val="20"/>
                <w:szCs w:val="20"/>
              </w:rPr>
            </w:pPr>
            <w:r w:rsidRPr="00EE3DCF">
              <w:rPr>
                <w:rFonts w:ascii="TyponineSans Reg" w:eastAsia="Arial Unicode MS" w:hAnsi="TyponineSans Reg" w:cs="Arial"/>
                <w:sz w:val="20"/>
                <w:szCs w:val="20"/>
              </w:rPr>
              <w:lastRenderedPageBreak/>
              <w:t>9.</w:t>
            </w:r>
          </w:p>
        </w:tc>
        <w:tc>
          <w:tcPr>
            <w:tcW w:w="3427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6D6723CD" w14:textId="77777777" w:rsidR="00504913" w:rsidRPr="00EE3DCF" w:rsidRDefault="00504913" w:rsidP="00071D0F">
            <w:pPr>
              <w:snapToGrid w:val="0"/>
              <w:spacing w:after="0" w:line="240" w:lineRule="auto"/>
              <w:rPr>
                <w:rFonts w:ascii="TyponineSans Reg" w:eastAsia="Arial Unicode MS" w:hAnsi="TyponineSans Reg" w:cs="Arial"/>
                <w:sz w:val="20"/>
                <w:szCs w:val="20"/>
              </w:rPr>
            </w:pPr>
            <w:r w:rsidRPr="00EE3DCF">
              <w:rPr>
                <w:rFonts w:ascii="TyponineSans Reg" w:eastAsia="Arial Unicode MS" w:hAnsi="TyponineSans Reg" w:cs="Arial"/>
                <w:sz w:val="20"/>
                <w:szCs w:val="20"/>
              </w:rPr>
              <w:t>Adresa e-pošte</w:t>
            </w:r>
          </w:p>
        </w:tc>
        <w:tc>
          <w:tcPr>
            <w:tcW w:w="591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56DE1" w14:textId="77777777" w:rsidR="00504913" w:rsidRPr="00EE3DCF" w:rsidRDefault="00504913" w:rsidP="00071D0F">
            <w:pPr>
              <w:snapToGrid w:val="0"/>
              <w:spacing w:after="0" w:line="240" w:lineRule="auto"/>
              <w:rPr>
                <w:rFonts w:ascii="TyponineSans Reg" w:eastAsia="Arial Unicode MS" w:hAnsi="TyponineSans Reg" w:cs="Arial"/>
                <w:sz w:val="20"/>
                <w:szCs w:val="20"/>
              </w:rPr>
            </w:pPr>
          </w:p>
        </w:tc>
      </w:tr>
      <w:tr w:rsidR="00504913" w:rsidRPr="00EE3DCF" w14:paraId="7A97F5C7" w14:textId="77777777" w:rsidTr="00071D0F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5557E733" w14:textId="77777777" w:rsidR="00504913" w:rsidRPr="00EE3DCF" w:rsidRDefault="00504913" w:rsidP="00071D0F">
            <w:pPr>
              <w:snapToGrid w:val="0"/>
              <w:spacing w:after="0" w:line="240" w:lineRule="auto"/>
              <w:jc w:val="center"/>
              <w:rPr>
                <w:rFonts w:ascii="TyponineSans Reg" w:eastAsia="Arial Unicode MS" w:hAnsi="TyponineSans Reg" w:cs="Arial"/>
                <w:sz w:val="20"/>
                <w:szCs w:val="20"/>
              </w:rPr>
            </w:pPr>
            <w:r w:rsidRPr="00EE3DCF">
              <w:rPr>
                <w:rFonts w:ascii="TyponineSans Reg" w:eastAsia="Arial Unicode MS" w:hAnsi="TyponineSans Reg" w:cs="Arial"/>
                <w:sz w:val="20"/>
                <w:szCs w:val="20"/>
              </w:rPr>
              <w:t>10.</w:t>
            </w:r>
          </w:p>
        </w:tc>
        <w:tc>
          <w:tcPr>
            <w:tcW w:w="3427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284D7701" w14:textId="77777777" w:rsidR="00504913" w:rsidRPr="00EE3DCF" w:rsidRDefault="00504913" w:rsidP="00071D0F">
            <w:pPr>
              <w:snapToGrid w:val="0"/>
              <w:spacing w:after="0" w:line="240" w:lineRule="auto"/>
              <w:rPr>
                <w:rFonts w:ascii="TyponineSans Reg" w:eastAsia="Arial Unicode MS" w:hAnsi="TyponineSans Reg" w:cs="Arial"/>
                <w:sz w:val="20"/>
                <w:szCs w:val="20"/>
              </w:rPr>
            </w:pPr>
            <w:r w:rsidRPr="00EE3DCF">
              <w:rPr>
                <w:rFonts w:ascii="TyponineSans Reg" w:eastAsia="Arial Unicode MS" w:hAnsi="TyponineSans Reg" w:cs="Arial"/>
                <w:sz w:val="20"/>
                <w:szCs w:val="20"/>
              </w:rPr>
              <w:t>Internetska stranica</w:t>
            </w:r>
          </w:p>
        </w:tc>
        <w:tc>
          <w:tcPr>
            <w:tcW w:w="591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B3549" w14:textId="77777777" w:rsidR="00504913" w:rsidRPr="00EE3DCF" w:rsidRDefault="00504913" w:rsidP="00071D0F">
            <w:pPr>
              <w:snapToGrid w:val="0"/>
              <w:spacing w:after="0" w:line="240" w:lineRule="auto"/>
              <w:rPr>
                <w:rFonts w:ascii="TyponineSans Reg" w:eastAsia="Arial Unicode MS" w:hAnsi="TyponineSans Reg" w:cs="Arial"/>
                <w:sz w:val="20"/>
                <w:szCs w:val="20"/>
              </w:rPr>
            </w:pPr>
          </w:p>
        </w:tc>
      </w:tr>
      <w:tr w:rsidR="00504913" w:rsidRPr="00EE3DCF" w14:paraId="04222252" w14:textId="77777777" w:rsidTr="00071D0F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32BCBF57" w14:textId="77777777" w:rsidR="00504913" w:rsidRPr="00EE3DCF" w:rsidRDefault="00504913" w:rsidP="00071D0F">
            <w:pPr>
              <w:snapToGrid w:val="0"/>
              <w:spacing w:after="0" w:line="240" w:lineRule="auto"/>
              <w:jc w:val="center"/>
              <w:rPr>
                <w:rFonts w:ascii="TyponineSans Reg" w:eastAsia="Arial Unicode MS" w:hAnsi="TyponineSans Reg" w:cs="Arial"/>
                <w:sz w:val="20"/>
                <w:szCs w:val="20"/>
              </w:rPr>
            </w:pPr>
            <w:r w:rsidRPr="00EE3DCF">
              <w:rPr>
                <w:rFonts w:ascii="TyponineSans Reg" w:eastAsia="Arial Unicode MS" w:hAnsi="TyponineSans Reg" w:cs="Arial"/>
                <w:sz w:val="20"/>
                <w:szCs w:val="20"/>
              </w:rPr>
              <w:t>11.</w:t>
            </w:r>
          </w:p>
        </w:tc>
        <w:tc>
          <w:tcPr>
            <w:tcW w:w="3427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0E0543C0" w14:textId="77777777" w:rsidR="00504913" w:rsidRPr="00EE3DCF" w:rsidRDefault="00504913" w:rsidP="00071D0F">
            <w:pPr>
              <w:snapToGrid w:val="0"/>
              <w:spacing w:after="0" w:line="240" w:lineRule="auto"/>
              <w:rPr>
                <w:rFonts w:ascii="TyponineSans Reg" w:eastAsia="Arial Unicode MS" w:hAnsi="TyponineSans Reg" w:cs="Arial"/>
                <w:sz w:val="20"/>
                <w:szCs w:val="20"/>
              </w:rPr>
            </w:pPr>
            <w:r w:rsidRPr="00EE3DCF">
              <w:rPr>
                <w:rFonts w:ascii="TyponineSans Reg" w:eastAsia="Arial Unicode MS" w:hAnsi="TyponineSans Reg" w:cs="Arial"/>
                <w:sz w:val="20"/>
                <w:szCs w:val="20"/>
              </w:rPr>
              <w:t>Godina osnutka</w:t>
            </w:r>
          </w:p>
        </w:tc>
        <w:tc>
          <w:tcPr>
            <w:tcW w:w="591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4D9BD" w14:textId="77777777" w:rsidR="00504913" w:rsidRPr="00EE3DCF" w:rsidRDefault="00504913" w:rsidP="00071D0F">
            <w:pPr>
              <w:snapToGrid w:val="0"/>
              <w:spacing w:after="0" w:line="240" w:lineRule="auto"/>
              <w:rPr>
                <w:rFonts w:ascii="TyponineSans Reg" w:eastAsia="Arial Unicode MS" w:hAnsi="TyponineSans Reg" w:cs="Arial"/>
                <w:sz w:val="20"/>
                <w:szCs w:val="20"/>
              </w:rPr>
            </w:pPr>
          </w:p>
        </w:tc>
      </w:tr>
      <w:tr w:rsidR="00504913" w:rsidRPr="00EE3DCF" w14:paraId="5A697953" w14:textId="77777777" w:rsidTr="00071D0F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2C8B649B" w14:textId="77777777" w:rsidR="00504913" w:rsidRPr="00EE3DCF" w:rsidRDefault="00504913" w:rsidP="00071D0F">
            <w:pPr>
              <w:snapToGrid w:val="0"/>
              <w:spacing w:after="0" w:line="240" w:lineRule="auto"/>
              <w:jc w:val="center"/>
              <w:rPr>
                <w:rFonts w:ascii="TyponineSans Reg" w:eastAsia="Arial Unicode MS" w:hAnsi="TyponineSans Reg" w:cs="Arial"/>
                <w:sz w:val="20"/>
                <w:szCs w:val="20"/>
              </w:rPr>
            </w:pPr>
            <w:r w:rsidRPr="00EE3DCF">
              <w:rPr>
                <w:rFonts w:ascii="TyponineSans Reg" w:eastAsia="Arial Unicode MS" w:hAnsi="TyponineSans Reg" w:cs="Arial"/>
                <w:sz w:val="20"/>
                <w:szCs w:val="20"/>
              </w:rPr>
              <w:t xml:space="preserve">12. </w:t>
            </w:r>
          </w:p>
        </w:tc>
        <w:tc>
          <w:tcPr>
            <w:tcW w:w="3427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7A9F465A" w14:textId="77777777" w:rsidR="00504913" w:rsidRPr="00EE3DCF" w:rsidRDefault="00504913" w:rsidP="00071D0F">
            <w:pPr>
              <w:snapToGrid w:val="0"/>
              <w:spacing w:after="0" w:line="240" w:lineRule="auto"/>
              <w:rPr>
                <w:rFonts w:ascii="TyponineSans Reg" w:eastAsia="Arial Unicode MS" w:hAnsi="TyponineSans Reg" w:cs="Arial"/>
                <w:sz w:val="20"/>
                <w:szCs w:val="20"/>
              </w:rPr>
            </w:pPr>
            <w:r w:rsidRPr="00EE3DCF">
              <w:rPr>
                <w:rFonts w:ascii="TyponineSans Reg" w:eastAsia="Arial Unicode MS" w:hAnsi="TyponineSans Reg" w:cs="Arial"/>
                <w:sz w:val="20"/>
                <w:szCs w:val="20"/>
              </w:rPr>
              <w:t>Datum i godina upisa u matični registar</w:t>
            </w:r>
          </w:p>
        </w:tc>
        <w:tc>
          <w:tcPr>
            <w:tcW w:w="1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5AE5CD" w14:textId="77777777" w:rsidR="00504913" w:rsidRPr="00EE3DCF" w:rsidRDefault="00504913" w:rsidP="00071D0F">
            <w:pPr>
              <w:snapToGrid w:val="0"/>
              <w:spacing w:after="0" w:line="240" w:lineRule="auto"/>
              <w:rPr>
                <w:rFonts w:ascii="TyponineSans Reg" w:eastAsia="Arial Unicode MS" w:hAnsi="TyponineSans Reg" w:cs="Arial"/>
                <w:sz w:val="20"/>
                <w:szCs w:val="20"/>
              </w:rPr>
            </w:pP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792ED418" w14:textId="77777777" w:rsidR="00504913" w:rsidRPr="00EE3DCF" w:rsidRDefault="00504913" w:rsidP="00071D0F">
            <w:pPr>
              <w:snapToGrid w:val="0"/>
              <w:spacing w:after="0" w:line="240" w:lineRule="auto"/>
              <w:jc w:val="center"/>
              <w:rPr>
                <w:rFonts w:ascii="TyponineSans Reg" w:eastAsia="Arial Unicode MS" w:hAnsi="TyponineSans Reg" w:cs="Arial"/>
                <w:sz w:val="20"/>
                <w:szCs w:val="20"/>
              </w:rPr>
            </w:pPr>
            <w:r w:rsidRPr="00EE3DCF">
              <w:rPr>
                <w:rFonts w:ascii="TyponineSans Reg" w:eastAsia="Arial Unicode MS" w:hAnsi="TyponineSans Reg" w:cs="Arial"/>
                <w:sz w:val="20"/>
                <w:szCs w:val="20"/>
              </w:rPr>
              <w:t>13.</w:t>
            </w:r>
          </w:p>
        </w:tc>
        <w:tc>
          <w:tcPr>
            <w:tcW w:w="1450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148B88C5" w14:textId="77777777" w:rsidR="00504913" w:rsidRPr="00EE3DCF" w:rsidRDefault="00504913" w:rsidP="00071D0F">
            <w:pPr>
              <w:snapToGrid w:val="0"/>
              <w:spacing w:after="0" w:line="240" w:lineRule="auto"/>
              <w:rPr>
                <w:rFonts w:ascii="TyponineSans Reg" w:eastAsia="Arial Unicode MS" w:hAnsi="TyponineSans Reg" w:cs="Arial"/>
                <w:sz w:val="20"/>
                <w:szCs w:val="20"/>
              </w:rPr>
            </w:pPr>
            <w:r w:rsidRPr="00EE3DCF">
              <w:rPr>
                <w:rFonts w:ascii="TyponineSans Reg" w:eastAsia="Arial Unicode MS" w:hAnsi="TyponineSans Reg" w:cs="Arial"/>
                <w:sz w:val="20"/>
                <w:szCs w:val="20"/>
              </w:rPr>
              <w:t>Registarski broj</w:t>
            </w:r>
          </w:p>
        </w:tc>
        <w:tc>
          <w:tcPr>
            <w:tcW w:w="22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A9E58" w14:textId="77777777" w:rsidR="00504913" w:rsidRPr="00EE3DCF" w:rsidRDefault="00504913" w:rsidP="00071D0F">
            <w:pPr>
              <w:snapToGrid w:val="0"/>
              <w:spacing w:after="0" w:line="240" w:lineRule="auto"/>
              <w:rPr>
                <w:rFonts w:ascii="TyponineSans Reg" w:eastAsia="Arial Unicode MS" w:hAnsi="TyponineSans Reg" w:cs="Arial"/>
                <w:sz w:val="20"/>
                <w:szCs w:val="20"/>
              </w:rPr>
            </w:pPr>
          </w:p>
        </w:tc>
      </w:tr>
      <w:tr w:rsidR="00504913" w:rsidRPr="00EE3DCF" w14:paraId="6F8FB78E" w14:textId="77777777" w:rsidTr="00071D0F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1B603973" w14:textId="77777777" w:rsidR="00504913" w:rsidRPr="00EE3DCF" w:rsidRDefault="00504913" w:rsidP="00071D0F">
            <w:pPr>
              <w:snapToGrid w:val="0"/>
              <w:spacing w:after="0" w:line="240" w:lineRule="auto"/>
              <w:jc w:val="center"/>
              <w:rPr>
                <w:rFonts w:ascii="TyponineSans Reg" w:eastAsia="Arial Unicode MS" w:hAnsi="TyponineSans Reg" w:cs="Arial"/>
                <w:sz w:val="20"/>
                <w:szCs w:val="20"/>
              </w:rPr>
            </w:pPr>
            <w:r w:rsidRPr="00EE3DCF">
              <w:rPr>
                <w:rFonts w:ascii="TyponineSans Reg" w:eastAsia="Arial Unicode MS" w:hAnsi="TyponineSans Reg" w:cs="Arial"/>
                <w:sz w:val="20"/>
                <w:szCs w:val="20"/>
              </w:rPr>
              <w:t>14.</w:t>
            </w:r>
          </w:p>
        </w:tc>
        <w:tc>
          <w:tcPr>
            <w:tcW w:w="3427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5588B184" w14:textId="77777777" w:rsidR="00504913" w:rsidRPr="00EE3DCF" w:rsidRDefault="00504913" w:rsidP="00071D0F">
            <w:pPr>
              <w:snapToGrid w:val="0"/>
              <w:spacing w:after="0" w:line="240" w:lineRule="auto"/>
              <w:rPr>
                <w:rFonts w:ascii="TyponineSans Reg" w:eastAsia="Arial Unicode MS" w:hAnsi="TyponineSans Reg" w:cs="Arial"/>
                <w:sz w:val="20"/>
                <w:szCs w:val="20"/>
              </w:rPr>
            </w:pPr>
            <w:r w:rsidRPr="00EE3DCF">
              <w:rPr>
                <w:rFonts w:ascii="TyponineSans Reg" w:eastAsia="Arial Unicode MS" w:hAnsi="TyponineSans Reg" w:cs="Arial"/>
                <w:sz w:val="20"/>
                <w:szCs w:val="20"/>
              </w:rPr>
              <w:t xml:space="preserve">Broj IBAN-a i naziv banke </w:t>
            </w:r>
          </w:p>
        </w:tc>
        <w:tc>
          <w:tcPr>
            <w:tcW w:w="591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EEC64" w14:textId="77777777" w:rsidR="00504913" w:rsidRPr="00EE3DCF" w:rsidRDefault="00504913" w:rsidP="00071D0F">
            <w:pPr>
              <w:snapToGrid w:val="0"/>
              <w:spacing w:after="0" w:line="240" w:lineRule="auto"/>
              <w:rPr>
                <w:rFonts w:ascii="TyponineSans Reg" w:eastAsia="Arial Unicode MS" w:hAnsi="TyponineSans Reg" w:cs="Arial"/>
                <w:sz w:val="20"/>
                <w:szCs w:val="20"/>
              </w:rPr>
            </w:pPr>
          </w:p>
        </w:tc>
      </w:tr>
      <w:tr w:rsidR="00504913" w:rsidRPr="00EE3DCF" w14:paraId="3B9FA819" w14:textId="77777777" w:rsidTr="00071D0F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7781ACE8" w14:textId="77777777" w:rsidR="00504913" w:rsidRPr="00EE3DCF" w:rsidRDefault="00504913" w:rsidP="00071D0F">
            <w:pPr>
              <w:snapToGrid w:val="0"/>
              <w:spacing w:after="0" w:line="240" w:lineRule="auto"/>
              <w:jc w:val="center"/>
              <w:rPr>
                <w:rFonts w:ascii="TyponineSans Reg" w:eastAsia="Arial Unicode MS" w:hAnsi="TyponineSans Reg" w:cs="Arial"/>
                <w:sz w:val="20"/>
                <w:szCs w:val="20"/>
              </w:rPr>
            </w:pPr>
            <w:r w:rsidRPr="00EE3DCF">
              <w:rPr>
                <w:rFonts w:ascii="TyponineSans Reg" w:eastAsia="Arial Unicode MS" w:hAnsi="TyponineSans Reg" w:cs="Arial"/>
                <w:sz w:val="20"/>
                <w:szCs w:val="20"/>
              </w:rPr>
              <w:t>15.</w:t>
            </w:r>
          </w:p>
        </w:tc>
        <w:tc>
          <w:tcPr>
            <w:tcW w:w="3427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44D336E5" w14:textId="77777777" w:rsidR="00504913" w:rsidRPr="00EE3DCF" w:rsidRDefault="00504913" w:rsidP="00071D0F">
            <w:pPr>
              <w:snapToGrid w:val="0"/>
              <w:spacing w:after="0" w:line="240" w:lineRule="auto"/>
              <w:rPr>
                <w:rFonts w:ascii="TyponineSans Reg" w:eastAsia="Arial Unicode MS" w:hAnsi="TyponineSans Reg" w:cs="Arial"/>
                <w:i/>
                <w:sz w:val="20"/>
                <w:szCs w:val="20"/>
              </w:rPr>
            </w:pPr>
            <w:r w:rsidRPr="00EE3DCF">
              <w:rPr>
                <w:rFonts w:ascii="TyponineSans Reg" w:eastAsia="Arial Unicode MS" w:hAnsi="TyponineSans Reg" w:cs="Arial"/>
                <w:sz w:val="20"/>
                <w:szCs w:val="20"/>
              </w:rPr>
              <w:t xml:space="preserve">OIB </w:t>
            </w:r>
            <w:r w:rsidRPr="00EE3DCF">
              <w:rPr>
                <w:rFonts w:ascii="TyponineSans Reg" w:eastAsia="Arial Unicode MS" w:hAnsi="TyponineSans Reg" w:cs="Arial"/>
                <w:i/>
                <w:sz w:val="20"/>
                <w:szCs w:val="20"/>
              </w:rPr>
              <w:t>(osobni identifikacijski broj)</w:t>
            </w:r>
          </w:p>
        </w:tc>
        <w:tc>
          <w:tcPr>
            <w:tcW w:w="591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DB758" w14:textId="77777777" w:rsidR="00504913" w:rsidRPr="00EE3DCF" w:rsidRDefault="00504913" w:rsidP="00071D0F">
            <w:pPr>
              <w:snapToGrid w:val="0"/>
              <w:spacing w:after="0" w:line="240" w:lineRule="auto"/>
              <w:rPr>
                <w:rFonts w:ascii="TyponineSans Reg" w:eastAsia="Arial Unicode MS" w:hAnsi="TyponineSans Reg" w:cs="Arial"/>
                <w:sz w:val="20"/>
                <w:szCs w:val="20"/>
              </w:rPr>
            </w:pPr>
          </w:p>
        </w:tc>
      </w:tr>
      <w:tr w:rsidR="00504913" w:rsidRPr="00EE3DCF" w14:paraId="1DE9A3B7" w14:textId="77777777" w:rsidTr="00071D0F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7700AE1B" w14:textId="77777777" w:rsidR="00504913" w:rsidRPr="00EE3DCF" w:rsidRDefault="00504913" w:rsidP="00071D0F">
            <w:pPr>
              <w:snapToGrid w:val="0"/>
              <w:spacing w:after="0" w:line="240" w:lineRule="auto"/>
              <w:jc w:val="center"/>
              <w:rPr>
                <w:rFonts w:ascii="TyponineSans Reg" w:eastAsia="Arial Unicode MS" w:hAnsi="TyponineSans Reg" w:cs="Arial"/>
                <w:sz w:val="20"/>
                <w:szCs w:val="20"/>
              </w:rPr>
            </w:pPr>
            <w:r w:rsidRPr="00EE3DCF">
              <w:rPr>
                <w:rFonts w:ascii="TyponineSans Reg" w:eastAsia="Arial Unicode MS" w:hAnsi="TyponineSans Reg" w:cs="Arial"/>
                <w:sz w:val="20"/>
                <w:szCs w:val="20"/>
              </w:rPr>
              <w:t>16.</w:t>
            </w:r>
          </w:p>
        </w:tc>
        <w:tc>
          <w:tcPr>
            <w:tcW w:w="3427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702438A4" w14:textId="77777777" w:rsidR="00504913" w:rsidRPr="00EE3DCF" w:rsidRDefault="00504913" w:rsidP="00071D0F">
            <w:pPr>
              <w:snapToGrid w:val="0"/>
              <w:spacing w:after="0" w:line="240" w:lineRule="auto"/>
              <w:rPr>
                <w:rFonts w:ascii="TyponineSans Reg" w:eastAsia="Arial Unicode MS" w:hAnsi="TyponineSans Reg" w:cs="Arial"/>
                <w:i/>
                <w:sz w:val="20"/>
                <w:szCs w:val="20"/>
              </w:rPr>
            </w:pPr>
            <w:r w:rsidRPr="00EE3DCF">
              <w:rPr>
                <w:rFonts w:ascii="TyponineSans Reg" w:eastAsia="Arial Unicode MS" w:hAnsi="TyponineSans Reg" w:cs="Arial"/>
                <w:sz w:val="20"/>
                <w:szCs w:val="20"/>
              </w:rPr>
              <w:t xml:space="preserve">RNO </w:t>
            </w:r>
            <w:r w:rsidRPr="00EE3DCF">
              <w:rPr>
                <w:rFonts w:ascii="TyponineSans Reg" w:eastAsia="Arial Unicode MS" w:hAnsi="TyponineSans Reg" w:cs="Arial"/>
                <w:i/>
                <w:sz w:val="20"/>
                <w:szCs w:val="20"/>
              </w:rPr>
              <w:t>(broj u Registru neprofitnih organizacija)</w:t>
            </w:r>
          </w:p>
        </w:tc>
        <w:tc>
          <w:tcPr>
            <w:tcW w:w="591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DEF14" w14:textId="77777777" w:rsidR="00504913" w:rsidRPr="00EE3DCF" w:rsidRDefault="00504913" w:rsidP="00071D0F">
            <w:pPr>
              <w:snapToGrid w:val="0"/>
              <w:spacing w:after="0" w:line="240" w:lineRule="auto"/>
              <w:rPr>
                <w:rFonts w:ascii="TyponineSans Reg" w:eastAsia="Arial Unicode MS" w:hAnsi="TyponineSans Reg" w:cs="Arial"/>
                <w:sz w:val="20"/>
                <w:szCs w:val="20"/>
              </w:rPr>
            </w:pPr>
          </w:p>
        </w:tc>
      </w:tr>
      <w:tr w:rsidR="00504913" w:rsidRPr="00EE3DCF" w14:paraId="73DBF93B" w14:textId="77777777" w:rsidTr="00071D0F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273A67F7" w14:textId="77777777" w:rsidR="00504913" w:rsidRPr="00EE3DCF" w:rsidRDefault="00504913" w:rsidP="00071D0F">
            <w:pPr>
              <w:snapToGrid w:val="0"/>
              <w:spacing w:after="0" w:line="240" w:lineRule="auto"/>
              <w:jc w:val="center"/>
              <w:rPr>
                <w:rFonts w:ascii="TyponineSans Reg" w:eastAsia="Arial Unicode MS" w:hAnsi="TyponineSans Reg" w:cs="Arial"/>
                <w:sz w:val="20"/>
                <w:szCs w:val="20"/>
              </w:rPr>
            </w:pPr>
            <w:r w:rsidRPr="00EE3DCF">
              <w:rPr>
                <w:rFonts w:ascii="TyponineSans Reg" w:eastAsia="Arial Unicode MS" w:hAnsi="TyponineSans Reg" w:cs="Arial"/>
                <w:sz w:val="20"/>
                <w:szCs w:val="20"/>
              </w:rPr>
              <w:t>17.</w:t>
            </w:r>
          </w:p>
        </w:tc>
        <w:tc>
          <w:tcPr>
            <w:tcW w:w="4668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06B34953" w14:textId="77777777" w:rsidR="00504913" w:rsidRPr="00EE3DCF" w:rsidRDefault="00504913" w:rsidP="00071D0F">
            <w:pPr>
              <w:snapToGrid w:val="0"/>
              <w:spacing w:after="0" w:line="240" w:lineRule="auto"/>
              <w:rPr>
                <w:rFonts w:ascii="TyponineSans Reg" w:eastAsia="Arial Unicode MS" w:hAnsi="TyponineSans Reg" w:cs="Arial"/>
                <w:sz w:val="20"/>
                <w:szCs w:val="20"/>
              </w:rPr>
            </w:pPr>
            <w:r w:rsidRPr="00EE3DCF">
              <w:rPr>
                <w:rFonts w:ascii="TyponineSans Reg" w:eastAsia="Arial Unicode MS" w:hAnsi="TyponineSans Reg" w:cs="Arial"/>
                <w:sz w:val="20"/>
                <w:szCs w:val="20"/>
              </w:rPr>
              <w:t>Ciljevi osnivanja, sukladno Statutu</w:t>
            </w:r>
          </w:p>
        </w:tc>
        <w:tc>
          <w:tcPr>
            <w:tcW w:w="467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0996B" w14:textId="77777777" w:rsidR="00504913" w:rsidRPr="00EE3DCF" w:rsidRDefault="00504913" w:rsidP="00071D0F">
            <w:pPr>
              <w:snapToGrid w:val="0"/>
              <w:spacing w:after="0" w:line="240" w:lineRule="auto"/>
              <w:rPr>
                <w:rFonts w:ascii="TyponineSans Reg" w:eastAsia="Arial Unicode MS" w:hAnsi="TyponineSans Reg" w:cs="Arial"/>
                <w:sz w:val="20"/>
                <w:szCs w:val="20"/>
              </w:rPr>
            </w:pPr>
          </w:p>
          <w:p w14:paraId="42DA746A" w14:textId="77777777" w:rsidR="00504913" w:rsidRPr="00EE3DCF" w:rsidRDefault="00504913" w:rsidP="00071D0F">
            <w:pPr>
              <w:snapToGrid w:val="0"/>
              <w:spacing w:after="0" w:line="240" w:lineRule="auto"/>
              <w:rPr>
                <w:rFonts w:ascii="TyponineSans Reg" w:eastAsia="Arial Unicode MS" w:hAnsi="TyponineSans Reg" w:cs="Arial"/>
                <w:sz w:val="20"/>
                <w:szCs w:val="20"/>
              </w:rPr>
            </w:pPr>
          </w:p>
          <w:p w14:paraId="51B0D87B" w14:textId="77777777" w:rsidR="00504913" w:rsidRPr="00EE3DCF" w:rsidRDefault="00504913" w:rsidP="00071D0F">
            <w:pPr>
              <w:snapToGrid w:val="0"/>
              <w:spacing w:after="0" w:line="240" w:lineRule="auto"/>
              <w:rPr>
                <w:rFonts w:ascii="TyponineSans Reg" w:eastAsia="Arial Unicode MS" w:hAnsi="TyponineSans Reg" w:cs="Arial"/>
                <w:sz w:val="20"/>
                <w:szCs w:val="20"/>
              </w:rPr>
            </w:pPr>
          </w:p>
          <w:p w14:paraId="086DB596" w14:textId="77777777" w:rsidR="00504913" w:rsidRPr="00EE3DCF" w:rsidRDefault="00504913" w:rsidP="00071D0F">
            <w:pPr>
              <w:snapToGrid w:val="0"/>
              <w:spacing w:after="0" w:line="240" w:lineRule="auto"/>
              <w:rPr>
                <w:rFonts w:ascii="TyponineSans Reg" w:eastAsia="Arial Unicode MS" w:hAnsi="TyponineSans Reg" w:cs="Arial"/>
                <w:sz w:val="20"/>
                <w:szCs w:val="20"/>
              </w:rPr>
            </w:pPr>
          </w:p>
        </w:tc>
      </w:tr>
      <w:tr w:rsidR="00504913" w:rsidRPr="00EE3DCF" w14:paraId="61831D1F" w14:textId="77777777" w:rsidTr="00071D0F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58F5400C" w14:textId="77777777" w:rsidR="00504913" w:rsidRPr="00EE3DCF" w:rsidRDefault="00504913" w:rsidP="00071D0F">
            <w:pPr>
              <w:snapToGrid w:val="0"/>
              <w:spacing w:after="0" w:line="240" w:lineRule="auto"/>
              <w:jc w:val="center"/>
              <w:rPr>
                <w:rFonts w:ascii="TyponineSans Reg" w:eastAsia="Arial Unicode MS" w:hAnsi="TyponineSans Reg" w:cs="Arial"/>
                <w:sz w:val="20"/>
                <w:szCs w:val="20"/>
              </w:rPr>
            </w:pPr>
            <w:r w:rsidRPr="00EE3DCF">
              <w:rPr>
                <w:rFonts w:ascii="TyponineSans Reg" w:eastAsia="Arial Unicode MS" w:hAnsi="TyponineSans Reg" w:cs="Arial"/>
                <w:sz w:val="20"/>
                <w:szCs w:val="20"/>
              </w:rPr>
              <w:t>18.</w:t>
            </w:r>
          </w:p>
        </w:tc>
        <w:tc>
          <w:tcPr>
            <w:tcW w:w="4668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53A6F0B0" w14:textId="77777777" w:rsidR="00504913" w:rsidRPr="00EE3DCF" w:rsidRDefault="00504913" w:rsidP="00071D0F">
            <w:pPr>
              <w:snapToGrid w:val="0"/>
              <w:spacing w:after="0" w:line="240" w:lineRule="auto"/>
              <w:rPr>
                <w:rFonts w:ascii="TyponineSans Reg" w:eastAsia="Arial Unicode MS" w:hAnsi="TyponineSans Reg" w:cs="Arial"/>
                <w:sz w:val="20"/>
                <w:szCs w:val="20"/>
              </w:rPr>
            </w:pPr>
            <w:r w:rsidRPr="00EE3DCF">
              <w:rPr>
                <w:rFonts w:ascii="TyponineSans Reg" w:eastAsia="Arial Unicode MS" w:hAnsi="TyponineSans Reg" w:cs="Arial"/>
                <w:sz w:val="20"/>
                <w:szCs w:val="20"/>
              </w:rPr>
              <w:t>Svrha i područje djelovanja</w:t>
            </w:r>
          </w:p>
        </w:tc>
        <w:tc>
          <w:tcPr>
            <w:tcW w:w="467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C7218" w14:textId="77777777" w:rsidR="00504913" w:rsidRPr="00EE3DCF" w:rsidRDefault="00504913" w:rsidP="00071D0F">
            <w:pPr>
              <w:snapToGrid w:val="0"/>
              <w:spacing w:after="0" w:line="240" w:lineRule="auto"/>
              <w:rPr>
                <w:rFonts w:ascii="TyponineSans Reg" w:eastAsia="Arial Unicode MS" w:hAnsi="TyponineSans Reg" w:cs="Arial"/>
                <w:sz w:val="20"/>
                <w:szCs w:val="20"/>
              </w:rPr>
            </w:pPr>
          </w:p>
          <w:p w14:paraId="4961DA9C" w14:textId="77777777" w:rsidR="00504913" w:rsidRPr="00EE3DCF" w:rsidRDefault="00504913" w:rsidP="00071D0F">
            <w:pPr>
              <w:snapToGrid w:val="0"/>
              <w:spacing w:after="0" w:line="240" w:lineRule="auto"/>
              <w:rPr>
                <w:rFonts w:ascii="TyponineSans Reg" w:eastAsia="Arial Unicode MS" w:hAnsi="TyponineSans Reg" w:cs="Arial"/>
                <w:sz w:val="20"/>
                <w:szCs w:val="20"/>
              </w:rPr>
            </w:pPr>
          </w:p>
          <w:p w14:paraId="4A0C6EFC" w14:textId="77777777" w:rsidR="00504913" w:rsidRPr="00EE3DCF" w:rsidRDefault="00504913" w:rsidP="00071D0F">
            <w:pPr>
              <w:snapToGrid w:val="0"/>
              <w:spacing w:after="0" w:line="240" w:lineRule="auto"/>
              <w:rPr>
                <w:rFonts w:ascii="TyponineSans Reg" w:eastAsia="Arial Unicode MS" w:hAnsi="TyponineSans Reg" w:cs="Arial"/>
                <w:sz w:val="20"/>
                <w:szCs w:val="20"/>
              </w:rPr>
            </w:pPr>
          </w:p>
          <w:p w14:paraId="5A0A8AFE" w14:textId="77777777" w:rsidR="00504913" w:rsidRPr="00EE3DCF" w:rsidRDefault="00504913" w:rsidP="00071D0F">
            <w:pPr>
              <w:snapToGrid w:val="0"/>
              <w:spacing w:after="0" w:line="240" w:lineRule="auto"/>
              <w:rPr>
                <w:rFonts w:ascii="TyponineSans Reg" w:eastAsia="Arial Unicode MS" w:hAnsi="TyponineSans Reg" w:cs="Arial"/>
                <w:sz w:val="20"/>
                <w:szCs w:val="20"/>
              </w:rPr>
            </w:pPr>
          </w:p>
        </w:tc>
      </w:tr>
      <w:tr w:rsidR="00504913" w:rsidRPr="00EE3DCF" w14:paraId="0CD37455" w14:textId="77777777" w:rsidTr="00071D0F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7E0108D9" w14:textId="77777777" w:rsidR="00504913" w:rsidRPr="00EE3DCF" w:rsidRDefault="00504913" w:rsidP="00071D0F">
            <w:pPr>
              <w:snapToGrid w:val="0"/>
              <w:spacing w:after="0" w:line="240" w:lineRule="auto"/>
              <w:jc w:val="center"/>
              <w:rPr>
                <w:rFonts w:ascii="TyponineSans Reg" w:eastAsia="Arial Unicode MS" w:hAnsi="TyponineSans Reg" w:cs="Arial"/>
                <w:sz w:val="20"/>
                <w:szCs w:val="20"/>
              </w:rPr>
            </w:pPr>
            <w:r w:rsidRPr="00EE3DCF">
              <w:rPr>
                <w:rFonts w:ascii="TyponineSans Reg" w:eastAsia="Arial Unicode MS" w:hAnsi="TyponineSans Reg" w:cs="Arial"/>
                <w:sz w:val="20"/>
                <w:szCs w:val="20"/>
              </w:rPr>
              <w:t>19.</w:t>
            </w:r>
          </w:p>
        </w:tc>
        <w:tc>
          <w:tcPr>
            <w:tcW w:w="4668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08BD5DD4" w14:textId="77777777" w:rsidR="00504913" w:rsidRPr="00EE3DCF" w:rsidRDefault="00504913" w:rsidP="00071D0F">
            <w:pPr>
              <w:snapToGrid w:val="0"/>
              <w:spacing w:after="0" w:line="240" w:lineRule="auto"/>
              <w:rPr>
                <w:rFonts w:ascii="TyponineSans Reg" w:eastAsia="Arial Unicode MS" w:hAnsi="TyponineSans Reg" w:cs="Arial"/>
                <w:sz w:val="20"/>
                <w:szCs w:val="20"/>
              </w:rPr>
            </w:pPr>
            <w:r w:rsidRPr="00EE3DCF">
              <w:rPr>
                <w:rFonts w:ascii="TyponineSans Reg" w:eastAsia="Arial Unicode MS" w:hAnsi="TyponineSans Reg" w:cs="Arial"/>
                <w:sz w:val="20"/>
                <w:szCs w:val="20"/>
              </w:rPr>
              <w:t>Djelatnost organizacije, sukladno Statutu</w:t>
            </w:r>
          </w:p>
        </w:tc>
        <w:tc>
          <w:tcPr>
            <w:tcW w:w="467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53E31" w14:textId="77777777" w:rsidR="00504913" w:rsidRPr="00EE3DCF" w:rsidRDefault="00504913" w:rsidP="00071D0F">
            <w:pPr>
              <w:snapToGrid w:val="0"/>
              <w:spacing w:after="0" w:line="240" w:lineRule="auto"/>
              <w:rPr>
                <w:rFonts w:ascii="TyponineSans Reg" w:eastAsia="Arial Unicode MS" w:hAnsi="TyponineSans Reg" w:cs="Arial"/>
                <w:sz w:val="20"/>
                <w:szCs w:val="20"/>
              </w:rPr>
            </w:pPr>
          </w:p>
          <w:p w14:paraId="20EFD623" w14:textId="77777777" w:rsidR="00504913" w:rsidRPr="00EE3DCF" w:rsidRDefault="00504913" w:rsidP="00071D0F">
            <w:pPr>
              <w:snapToGrid w:val="0"/>
              <w:spacing w:after="0" w:line="240" w:lineRule="auto"/>
              <w:rPr>
                <w:rFonts w:ascii="TyponineSans Reg" w:eastAsia="Arial Unicode MS" w:hAnsi="TyponineSans Reg" w:cs="Arial"/>
                <w:sz w:val="20"/>
                <w:szCs w:val="20"/>
              </w:rPr>
            </w:pPr>
          </w:p>
          <w:p w14:paraId="2BF6CB9E" w14:textId="77777777" w:rsidR="00504913" w:rsidRPr="00EE3DCF" w:rsidRDefault="00504913" w:rsidP="00071D0F">
            <w:pPr>
              <w:snapToGrid w:val="0"/>
              <w:spacing w:after="0" w:line="240" w:lineRule="auto"/>
              <w:rPr>
                <w:rFonts w:ascii="TyponineSans Reg" w:eastAsia="Arial Unicode MS" w:hAnsi="TyponineSans Reg" w:cs="Arial"/>
                <w:sz w:val="20"/>
                <w:szCs w:val="20"/>
              </w:rPr>
            </w:pPr>
          </w:p>
          <w:p w14:paraId="35EE2A24" w14:textId="77777777" w:rsidR="00504913" w:rsidRPr="00EE3DCF" w:rsidRDefault="00504913" w:rsidP="00071D0F">
            <w:pPr>
              <w:snapToGrid w:val="0"/>
              <w:spacing w:after="0" w:line="240" w:lineRule="auto"/>
              <w:rPr>
                <w:rFonts w:ascii="TyponineSans Reg" w:eastAsia="Arial Unicode MS" w:hAnsi="TyponineSans Reg" w:cs="Arial"/>
                <w:sz w:val="20"/>
                <w:szCs w:val="20"/>
              </w:rPr>
            </w:pPr>
          </w:p>
        </w:tc>
      </w:tr>
      <w:tr w:rsidR="00504913" w:rsidRPr="00EE3DCF" w14:paraId="7092145C" w14:textId="77777777" w:rsidTr="00071D0F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27229EC6" w14:textId="77777777" w:rsidR="00504913" w:rsidRPr="00EE3DCF" w:rsidRDefault="00504913" w:rsidP="00071D0F">
            <w:pPr>
              <w:snapToGrid w:val="0"/>
              <w:spacing w:after="0" w:line="240" w:lineRule="auto"/>
              <w:jc w:val="center"/>
              <w:rPr>
                <w:rFonts w:ascii="TyponineSans Reg" w:eastAsia="Arial Unicode MS" w:hAnsi="TyponineSans Reg" w:cs="Arial"/>
                <w:sz w:val="20"/>
                <w:szCs w:val="20"/>
              </w:rPr>
            </w:pPr>
            <w:r w:rsidRPr="00EE3DCF">
              <w:rPr>
                <w:rFonts w:ascii="TyponineSans Reg" w:eastAsia="Arial Unicode MS" w:hAnsi="TyponineSans Reg" w:cs="Arial"/>
                <w:sz w:val="20"/>
                <w:szCs w:val="20"/>
              </w:rPr>
              <w:t>20.</w:t>
            </w:r>
          </w:p>
        </w:tc>
        <w:tc>
          <w:tcPr>
            <w:tcW w:w="4668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7631C6C0" w14:textId="77777777" w:rsidR="00504913" w:rsidRPr="00EE3DCF" w:rsidRDefault="00504913" w:rsidP="00071D0F">
            <w:pPr>
              <w:snapToGrid w:val="0"/>
              <w:spacing w:after="0" w:line="240" w:lineRule="auto"/>
              <w:rPr>
                <w:rFonts w:ascii="TyponineSans Reg" w:eastAsia="Arial Unicode MS" w:hAnsi="TyponineSans Reg" w:cs="Arial"/>
                <w:i/>
                <w:sz w:val="20"/>
                <w:szCs w:val="20"/>
              </w:rPr>
            </w:pPr>
            <w:r w:rsidRPr="00EE3DCF">
              <w:rPr>
                <w:rFonts w:ascii="TyponineSans Reg" w:eastAsia="Arial Unicode MS" w:hAnsi="TyponineSans Reg" w:cs="Arial"/>
                <w:sz w:val="20"/>
                <w:szCs w:val="20"/>
              </w:rPr>
              <w:t xml:space="preserve">Ukupan broj </w:t>
            </w:r>
            <w:r w:rsidRPr="00EE3DCF">
              <w:rPr>
                <w:rFonts w:ascii="TyponineSans Reg" w:eastAsia="Arial Unicode MS" w:hAnsi="TyponineSans Reg" w:cs="Arial"/>
                <w:i/>
                <w:sz w:val="20"/>
                <w:szCs w:val="20"/>
              </w:rPr>
              <w:t>(upisati broj)</w:t>
            </w:r>
          </w:p>
        </w:tc>
        <w:tc>
          <w:tcPr>
            <w:tcW w:w="12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14:paraId="6EA2B61F" w14:textId="77777777" w:rsidR="00504913" w:rsidRPr="00EE3DCF" w:rsidRDefault="00504913" w:rsidP="00071D0F">
            <w:pPr>
              <w:snapToGrid w:val="0"/>
              <w:spacing w:after="0" w:line="240" w:lineRule="auto"/>
              <w:jc w:val="center"/>
              <w:rPr>
                <w:rFonts w:ascii="TyponineSans Reg" w:eastAsia="Arial Unicode MS" w:hAnsi="TyponineSans Reg" w:cs="Arial"/>
                <w:sz w:val="20"/>
                <w:szCs w:val="20"/>
              </w:rPr>
            </w:pPr>
            <w:r w:rsidRPr="00EE3DCF">
              <w:rPr>
                <w:rFonts w:ascii="TyponineSans Reg" w:eastAsia="Arial Unicode MS" w:hAnsi="TyponineSans Reg" w:cs="Arial"/>
                <w:sz w:val="20"/>
                <w:szCs w:val="20"/>
              </w:rPr>
              <w:t>aktivnih članova</w:t>
            </w:r>
          </w:p>
        </w:tc>
        <w:tc>
          <w:tcPr>
            <w:tcW w:w="1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31C58F" w14:textId="77777777" w:rsidR="00504913" w:rsidRPr="00EE3DCF" w:rsidRDefault="00504913" w:rsidP="00071D0F">
            <w:pPr>
              <w:snapToGrid w:val="0"/>
              <w:spacing w:after="0" w:line="240" w:lineRule="auto"/>
              <w:jc w:val="center"/>
              <w:rPr>
                <w:rFonts w:ascii="TyponineSans Reg" w:eastAsia="Arial Unicode MS" w:hAnsi="TyponineSans Reg" w:cs="Arial"/>
                <w:sz w:val="20"/>
                <w:szCs w:val="20"/>
              </w:rPr>
            </w:pPr>
          </w:p>
        </w:tc>
        <w:tc>
          <w:tcPr>
            <w:tcW w:w="12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14:paraId="5774FA5B" w14:textId="77777777" w:rsidR="00504913" w:rsidRPr="00EE3DCF" w:rsidRDefault="00504913" w:rsidP="00071D0F">
            <w:pPr>
              <w:snapToGrid w:val="0"/>
              <w:spacing w:after="0" w:line="240" w:lineRule="auto"/>
              <w:jc w:val="center"/>
              <w:rPr>
                <w:rFonts w:ascii="TyponineSans Reg" w:eastAsia="Arial Unicode MS" w:hAnsi="TyponineSans Reg" w:cs="Arial"/>
                <w:sz w:val="20"/>
                <w:szCs w:val="20"/>
              </w:rPr>
            </w:pPr>
            <w:r w:rsidRPr="00EE3DCF">
              <w:rPr>
                <w:rFonts w:ascii="TyponineSans Reg" w:eastAsia="Arial Unicode MS" w:hAnsi="TyponineSans Reg" w:cs="Arial"/>
                <w:sz w:val="20"/>
                <w:szCs w:val="20"/>
              </w:rPr>
              <w:t>osnivača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55531" w14:textId="77777777" w:rsidR="00504913" w:rsidRPr="00EE3DCF" w:rsidRDefault="00504913" w:rsidP="00071D0F">
            <w:pPr>
              <w:snapToGrid w:val="0"/>
              <w:spacing w:after="0" w:line="240" w:lineRule="auto"/>
              <w:jc w:val="center"/>
              <w:rPr>
                <w:rFonts w:ascii="TyponineSans Reg" w:eastAsia="Arial Unicode MS" w:hAnsi="TyponineSans Reg" w:cs="Arial"/>
                <w:sz w:val="20"/>
                <w:szCs w:val="20"/>
              </w:rPr>
            </w:pPr>
          </w:p>
        </w:tc>
      </w:tr>
      <w:tr w:rsidR="00504913" w:rsidRPr="00EE3DCF" w14:paraId="00A1CD57" w14:textId="77777777" w:rsidTr="00071D0F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2F240C47" w14:textId="77777777" w:rsidR="00504913" w:rsidRPr="00EE3DCF" w:rsidRDefault="00504913" w:rsidP="00071D0F">
            <w:pPr>
              <w:snapToGrid w:val="0"/>
              <w:spacing w:after="0" w:line="240" w:lineRule="auto"/>
              <w:jc w:val="center"/>
              <w:rPr>
                <w:rFonts w:ascii="TyponineSans Reg" w:eastAsia="Arial Unicode MS" w:hAnsi="TyponineSans Reg" w:cs="Arial"/>
                <w:sz w:val="20"/>
                <w:szCs w:val="20"/>
              </w:rPr>
            </w:pPr>
            <w:r w:rsidRPr="00EE3DCF">
              <w:rPr>
                <w:rFonts w:ascii="TyponineSans Reg" w:eastAsia="Arial Unicode MS" w:hAnsi="TyponineSans Reg" w:cs="Arial"/>
                <w:sz w:val="20"/>
                <w:szCs w:val="20"/>
              </w:rPr>
              <w:t>21.</w:t>
            </w:r>
          </w:p>
        </w:tc>
        <w:tc>
          <w:tcPr>
            <w:tcW w:w="9339" w:type="dxa"/>
            <w:gridSpan w:val="1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14F7C734" w14:textId="77777777" w:rsidR="00504913" w:rsidRPr="00EE3DCF" w:rsidRDefault="00504913" w:rsidP="00071D0F">
            <w:pPr>
              <w:snapToGrid w:val="0"/>
              <w:spacing w:after="0" w:line="240" w:lineRule="auto"/>
              <w:rPr>
                <w:rFonts w:ascii="TyponineSans Reg" w:eastAsia="Arial Unicode MS" w:hAnsi="TyponineSans Reg" w:cs="Arial"/>
                <w:sz w:val="20"/>
                <w:szCs w:val="20"/>
              </w:rPr>
            </w:pPr>
            <w:r w:rsidRPr="00EE3DCF">
              <w:rPr>
                <w:rFonts w:ascii="TyponineSans Reg" w:eastAsia="Arial Unicode MS" w:hAnsi="TyponineSans Reg" w:cs="Arial"/>
                <w:sz w:val="20"/>
                <w:szCs w:val="20"/>
              </w:rPr>
              <w:t>Udio volonterskog angažmana u organizaciji (sukladno Zakonu o volonterstvu)</w:t>
            </w:r>
          </w:p>
        </w:tc>
      </w:tr>
      <w:tr w:rsidR="00504913" w:rsidRPr="00EE3DCF" w14:paraId="4832E936" w14:textId="77777777" w:rsidTr="00071D0F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5A4F45F7" w14:textId="77777777" w:rsidR="00504913" w:rsidRPr="00EE3DCF" w:rsidRDefault="00504913" w:rsidP="00071D0F">
            <w:pPr>
              <w:snapToGrid w:val="0"/>
              <w:spacing w:after="0" w:line="240" w:lineRule="auto"/>
              <w:jc w:val="center"/>
              <w:rPr>
                <w:rFonts w:ascii="TyponineSans Reg" w:eastAsia="Arial Unicode MS" w:hAnsi="TyponineSans Reg" w:cs="Arial"/>
                <w:sz w:val="20"/>
                <w:szCs w:val="20"/>
              </w:rPr>
            </w:pPr>
          </w:p>
        </w:tc>
        <w:tc>
          <w:tcPr>
            <w:tcW w:w="5540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2E3BF9E3" w14:textId="77777777" w:rsidR="00504913" w:rsidRPr="00EE3DCF" w:rsidRDefault="00504913" w:rsidP="00071D0F">
            <w:pPr>
              <w:snapToGrid w:val="0"/>
              <w:spacing w:after="0" w:line="240" w:lineRule="auto"/>
              <w:rPr>
                <w:rFonts w:ascii="TyponineSans Reg" w:eastAsia="Arial Unicode MS" w:hAnsi="TyponineSans Reg" w:cs="Arial"/>
                <w:sz w:val="20"/>
                <w:szCs w:val="20"/>
              </w:rPr>
            </w:pPr>
            <w:r w:rsidRPr="00EE3DCF">
              <w:rPr>
                <w:rFonts w:ascii="TyponineSans Reg" w:eastAsia="Arial Unicode MS" w:hAnsi="TyponineSans Reg" w:cs="Arial"/>
                <w:sz w:val="20"/>
                <w:szCs w:val="20"/>
              </w:rPr>
              <w:t>a) broj osoba koje volontiraju</w:t>
            </w:r>
          </w:p>
        </w:tc>
        <w:tc>
          <w:tcPr>
            <w:tcW w:w="379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E40A5" w14:textId="77777777" w:rsidR="00504913" w:rsidRPr="00EE3DCF" w:rsidRDefault="00504913" w:rsidP="00071D0F">
            <w:pPr>
              <w:snapToGrid w:val="0"/>
              <w:spacing w:after="0" w:line="240" w:lineRule="auto"/>
              <w:rPr>
                <w:rFonts w:ascii="TyponineSans Reg" w:eastAsia="Arial Unicode MS" w:hAnsi="TyponineSans Reg" w:cs="Arial"/>
                <w:sz w:val="20"/>
                <w:szCs w:val="20"/>
              </w:rPr>
            </w:pPr>
          </w:p>
        </w:tc>
      </w:tr>
      <w:tr w:rsidR="00504913" w:rsidRPr="00EE3DCF" w14:paraId="09B94884" w14:textId="77777777" w:rsidTr="00071D0F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64298C57" w14:textId="77777777" w:rsidR="00504913" w:rsidRPr="00EE3DCF" w:rsidRDefault="00504913" w:rsidP="00071D0F">
            <w:pPr>
              <w:snapToGrid w:val="0"/>
              <w:spacing w:after="0" w:line="240" w:lineRule="auto"/>
              <w:jc w:val="center"/>
              <w:rPr>
                <w:rFonts w:ascii="TyponineSans Reg" w:eastAsia="Arial Unicode MS" w:hAnsi="TyponineSans Reg" w:cs="Arial"/>
                <w:sz w:val="20"/>
                <w:szCs w:val="20"/>
              </w:rPr>
            </w:pPr>
          </w:p>
        </w:tc>
        <w:tc>
          <w:tcPr>
            <w:tcW w:w="5540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28F9C9A3" w14:textId="77777777" w:rsidR="00504913" w:rsidRPr="00EE3DCF" w:rsidRDefault="00504913" w:rsidP="00071D0F">
            <w:pPr>
              <w:snapToGrid w:val="0"/>
              <w:spacing w:after="0" w:line="240" w:lineRule="auto"/>
              <w:rPr>
                <w:rFonts w:ascii="TyponineSans Reg" w:eastAsia="Arial Unicode MS" w:hAnsi="TyponineSans Reg" w:cs="Arial"/>
                <w:sz w:val="20"/>
                <w:szCs w:val="20"/>
              </w:rPr>
            </w:pPr>
            <w:r w:rsidRPr="00EE3DCF">
              <w:rPr>
                <w:rFonts w:ascii="TyponineSans Reg" w:eastAsia="Arial Unicode MS" w:hAnsi="TyponineSans Reg" w:cs="Arial"/>
                <w:sz w:val="20"/>
                <w:szCs w:val="20"/>
              </w:rPr>
              <w:t>b) broj sati volonterskog angažmana ostvarenih u prethodnoj  godini</w:t>
            </w:r>
          </w:p>
        </w:tc>
        <w:tc>
          <w:tcPr>
            <w:tcW w:w="379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93880" w14:textId="77777777" w:rsidR="00504913" w:rsidRPr="00EE3DCF" w:rsidRDefault="00504913" w:rsidP="00071D0F">
            <w:pPr>
              <w:snapToGrid w:val="0"/>
              <w:spacing w:after="0" w:line="240" w:lineRule="auto"/>
              <w:rPr>
                <w:rFonts w:ascii="TyponineSans Reg" w:eastAsia="Arial Unicode MS" w:hAnsi="TyponineSans Reg" w:cs="Arial"/>
                <w:sz w:val="20"/>
                <w:szCs w:val="20"/>
              </w:rPr>
            </w:pPr>
          </w:p>
        </w:tc>
      </w:tr>
      <w:tr w:rsidR="00504913" w:rsidRPr="00EE3DCF" w14:paraId="3E7FC067" w14:textId="77777777" w:rsidTr="00071D0F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241FA468" w14:textId="77777777" w:rsidR="00504913" w:rsidRPr="00EE3DCF" w:rsidRDefault="00504913" w:rsidP="00071D0F">
            <w:pPr>
              <w:snapToGrid w:val="0"/>
              <w:spacing w:after="0" w:line="240" w:lineRule="auto"/>
              <w:jc w:val="center"/>
              <w:rPr>
                <w:rFonts w:ascii="TyponineSans Reg" w:eastAsia="Arial Unicode MS" w:hAnsi="TyponineSans Reg" w:cs="Arial"/>
                <w:sz w:val="20"/>
                <w:szCs w:val="20"/>
              </w:rPr>
            </w:pPr>
            <w:r w:rsidRPr="00EE3DCF">
              <w:rPr>
                <w:rFonts w:ascii="TyponineSans Reg" w:eastAsia="Arial Unicode MS" w:hAnsi="TyponineSans Reg" w:cs="Arial"/>
                <w:sz w:val="20"/>
                <w:szCs w:val="20"/>
              </w:rPr>
              <w:t>22.</w:t>
            </w:r>
          </w:p>
        </w:tc>
        <w:tc>
          <w:tcPr>
            <w:tcW w:w="4668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6CF2E2F3" w14:textId="77777777" w:rsidR="00504913" w:rsidRPr="00EE3DCF" w:rsidRDefault="00504913" w:rsidP="00071D0F">
            <w:pPr>
              <w:snapToGrid w:val="0"/>
              <w:spacing w:after="0" w:line="240" w:lineRule="auto"/>
              <w:rPr>
                <w:rFonts w:ascii="TyponineSans Reg" w:eastAsia="Arial Unicode MS" w:hAnsi="TyponineSans Reg" w:cs="Arial"/>
                <w:i/>
                <w:sz w:val="20"/>
                <w:szCs w:val="20"/>
              </w:rPr>
            </w:pPr>
            <w:r w:rsidRPr="00EE3DCF">
              <w:rPr>
                <w:rFonts w:ascii="TyponineSans Reg" w:eastAsia="Arial Unicode MS" w:hAnsi="TyponineSans Reg" w:cs="Arial"/>
                <w:sz w:val="20"/>
                <w:szCs w:val="20"/>
              </w:rPr>
              <w:t xml:space="preserve">Broj zaposlenih na dan prijave projekta </w:t>
            </w:r>
            <w:r w:rsidRPr="00EE3DCF">
              <w:rPr>
                <w:rFonts w:ascii="TyponineSans Reg" w:eastAsia="Arial Unicode MS" w:hAnsi="TyponineSans Reg" w:cs="Arial"/>
                <w:i/>
                <w:sz w:val="20"/>
                <w:szCs w:val="20"/>
              </w:rPr>
              <w:t>(upisati broj)</w:t>
            </w:r>
          </w:p>
        </w:tc>
        <w:tc>
          <w:tcPr>
            <w:tcW w:w="12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14:paraId="3CF974D2" w14:textId="77777777" w:rsidR="00504913" w:rsidRPr="00EE3DCF" w:rsidRDefault="00504913" w:rsidP="00071D0F">
            <w:pPr>
              <w:snapToGrid w:val="0"/>
              <w:spacing w:after="0" w:line="240" w:lineRule="auto"/>
              <w:jc w:val="center"/>
              <w:rPr>
                <w:rFonts w:ascii="TyponineSans Reg" w:eastAsia="Arial Unicode MS" w:hAnsi="TyponineSans Reg" w:cs="Arial"/>
                <w:sz w:val="20"/>
                <w:szCs w:val="20"/>
              </w:rPr>
            </w:pPr>
            <w:r w:rsidRPr="00EE3DCF">
              <w:rPr>
                <w:rFonts w:ascii="TyponineSans Reg" w:eastAsia="Arial Unicode MS" w:hAnsi="TyponineSans Reg" w:cs="Arial"/>
                <w:sz w:val="20"/>
                <w:szCs w:val="20"/>
              </w:rPr>
              <w:t>na određeno</w:t>
            </w:r>
          </w:p>
        </w:tc>
        <w:tc>
          <w:tcPr>
            <w:tcW w:w="1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036F89" w14:textId="77777777" w:rsidR="00504913" w:rsidRPr="00EE3DCF" w:rsidRDefault="00504913" w:rsidP="00071D0F">
            <w:pPr>
              <w:snapToGrid w:val="0"/>
              <w:spacing w:after="0" w:line="240" w:lineRule="auto"/>
              <w:jc w:val="center"/>
              <w:rPr>
                <w:rFonts w:ascii="TyponineSans Reg" w:eastAsia="Arial Unicode MS" w:hAnsi="TyponineSans Reg" w:cs="Arial"/>
                <w:sz w:val="20"/>
                <w:szCs w:val="20"/>
              </w:rPr>
            </w:pPr>
          </w:p>
        </w:tc>
        <w:tc>
          <w:tcPr>
            <w:tcW w:w="12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14:paraId="23DAAD0B" w14:textId="77777777" w:rsidR="00504913" w:rsidRPr="00EE3DCF" w:rsidRDefault="00504913" w:rsidP="00071D0F">
            <w:pPr>
              <w:snapToGrid w:val="0"/>
              <w:spacing w:after="0" w:line="240" w:lineRule="auto"/>
              <w:jc w:val="center"/>
              <w:rPr>
                <w:rFonts w:ascii="TyponineSans Reg" w:eastAsia="Arial Unicode MS" w:hAnsi="TyponineSans Reg" w:cs="Arial"/>
                <w:sz w:val="20"/>
                <w:szCs w:val="20"/>
              </w:rPr>
            </w:pPr>
            <w:r w:rsidRPr="00EE3DCF">
              <w:rPr>
                <w:rFonts w:ascii="TyponineSans Reg" w:eastAsia="Arial Unicode MS" w:hAnsi="TyponineSans Reg" w:cs="Arial"/>
                <w:sz w:val="20"/>
                <w:szCs w:val="20"/>
              </w:rPr>
              <w:t>na neodređeno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D4369" w14:textId="77777777" w:rsidR="00504913" w:rsidRPr="00EE3DCF" w:rsidRDefault="00504913" w:rsidP="00071D0F">
            <w:pPr>
              <w:snapToGrid w:val="0"/>
              <w:spacing w:after="0" w:line="240" w:lineRule="auto"/>
              <w:jc w:val="center"/>
              <w:rPr>
                <w:rFonts w:ascii="TyponineSans Reg" w:eastAsia="Arial Unicode MS" w:hAnsi="TyponineSans Reg" w:cs="Arial"/>
                <w:sz w:val="20"/>
                <w:szCs w:val="20"/>
              </w:rPr>
            </w:pPr>
          </w:p>
        </w:tc>
      </w:tr>
      <w:tr w:rsidR="00504913" w:rsidRPr="00EE3DCF" w14:paraId="74C99BE0" w14:textId="77777777" w:rsidTr="00071D0F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604FE2B" w14:textId="77777777" w:rsidR="00504913" w:rsidRPr="00EE3DCF" w:rsidRDefault="00504913" w:rsidP="00071D0F">
            <w:pPr>
              <w:snapToGrid w:val="0"/>
              <w:spacing w:after="0" w:line="240" w:lineRule="auto"/>
              <w:jc w:val="center"/>
              <w:rPr>
                <w:rFonts w:ascii="TyponineSans Reg" w:eastAsia="Arial Unicode MS" w:hAnsi="TyponineSans Reg" w:cs="Arial"/>
                <w:sz w:val="20"/>
                <w:szCs w:val="20"/>
              </w:rPr>
            </w:pPr>
            <w:r w:rsidRPr="00EE3DCF">
              <w:rPr>
                <w:rFonts w:ascii="TyponineSans Reg" w:eastAsia="Arial Unicode MS" w:hAnsi="TyponineSans Reg" w:cs="Arial"/>
                <w:sz w:val="20"/>
                <w:szCs w:val="20"/>
              </w:rPr>
              <w:t>23.</w:t>
            </w:r>
          </w:p>
        </w:tc>
        <w:tc>
          <w:tcPr>
            <w:tcW w:w="5949" w:type="dxa"/>
            <w:gridSpan w:val="10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48978DCA" w14:textId="77777777" w:rsidR="00504913" w:rsidRPr="00EE3DCF" w:rsidRDefault="00504913" w:rsidP="00071D0F">
            <w:pPr>
              <w:snapToGrid w:val="0"/>
              <w:spacing w:after="0" w:line="240" w:lineRule="auto"/>
              <w:rPr>
                <w:rFonts w:ascii="TyponineSans Reg" w:eastAsia="Arial Unicode MS" w:hAnsi="TyponineSans Reg" w:cs="Arial"/>
                <w:sz w:val="20"/>
                <w:szCs w:val="20"/>
              </w:rPr>
            </w:pPr>
            <w:r w:rsidRPr="00EE3DCF">
              <w:rPr>
                <w:rFonts w:ascii="TyponineSans Reg" w:eastAsia="Arial Unicode MS" w:hAnsi="TyponineSans Reg" w:cs="Arial"/>
                <w:sz w:val="20"/>
                <w:szCs w:val="20"/>
              </w:rPr>
              <w:t>Broj osoba koje tijekom godine iz organizacije primaju naknadu</w:t>
            </w:r>
          </w:p>
        </w:tc>
        <w:tc>
          <w:tcPr>
            <w:tcW w:w="33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753DF" w14:textId="77777777" w:rsidR="00504913" w:rsidRPr="00EE3DCF" w:rsidRDefault="00504913" w:rsidP="00071D0F">
            <w:pPr>
              <w:snapToGrid w:val="0"/>
              <w:spacing w:after="0" w:line="240" w:lineRule="auto"/>
              <w:rPr>
                <w:rFonts w:ascii="TyponineSans Reg" w:eastAsia="Arial Unicode MS" w:hAnsi="TyponineSans Reg" w:cs="Arial"/>
                <w:sz w:val="20"/>
                <w:szCs w:val="20"/>
              </w:rPr>
            </w:pPr>
          </w:p>
        </w:tc>
      </w:tr>
      <w:tr w:rsidR="00504913" w:rsidRPr="00EE3DCF" w14:paraId="2F056246" w14:textId="77777777" w:rsidTr="00071D0F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756DE8F7" w14:textId="77777777" w:rsidR="00504913" w:rsidRPr="00EE3DCF" w:rsidRDefault="00504913" w:rsidP="00071D0F">
            <w:pPr>
              <w:snapToGrid w:val="0"/>
              <w:spacing w:after="0" w:line="240" w:lineRule="auto"/>
              <w:jc w:val="center"/>
              <w:rPr>
                <w:rFonts w:ascii="TyponineSans Reg" w:eastAsia="Arial Unicode MS" w:hAnsi="TyponineSans Reg" w:cs="Arial"/>
                <w:sz w:val="20"/>
                <w:szCs w:val="20"/>
              </w:rPr>
            </w:pPr>
            <w:r w:rsidRPr="00EE3DCF">
              <w:rPr>
                <w:rFonts w:ascii="TyponineSans Reg" w:eastAsia="Arial Unicode MS" w:hAnsi="TyponineSans Reg" w:cs="Arial"/>
                <w:sz w:val="20"/>
                <w:szCs w:val="20"/>
              </w:rPr>
              <w:t>24.</w:t>
            </w:r>
          </w:p>
        </w:tc>
        <w:tc>
          <w:tcPr>
            <w:tcW w:w="4668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148F5108" w14:textId="77777777" w:rsidR="00504913" w:rsidRPr="00EE3DCF" w:rsidRDefault="00504913" w:rsidP="00071D0F">
            <w:pPr>
              <w:snapToGrid w:val="0"/>
              <w:spacing w:after="0" w:line="240" w:lineRule="auto"/>
              <w:rPr>
                <w:rFonts w:ascii="TyponineSans Reg" w:eastAsia="Arial Unicode MS" w:hAnsi="TyponineSans Reg" w:cs="Arial"/>
                <w:i/>
                <w:sz w:val="20"/>
                <w:szCs w:val="20"/>
              </w:rPr>
            </w:pPr>
            <w:r w:rsidRPr="00EE3DCF">
              <w:rPr>
                <w:rFonts w:ascii="TyponineSans Reg" w:eastAsia="Arial Unicode MS" w:hAnsi="TyponineSans Reg" w:cs="Arial"/>
                <w:sz w:val="20"/>
                <w:szCs w:val="20"/>
              </w:rPr>
              <w:t xml:space="preserve">Je li vaša organizacija u sustavu PDV-a </w:t>
            </w:r>
            <w:r w:rsidRPr="00EE3DCF">
              <w:rPr>
                <w:rFonts w:ascii="TyponineSans Reg" w:eastAsia="Arial Unicode MS" w:hAnsi="TyponineSans Reg" w:cs="Arial"/>
                <w:i/>
                <w:sz w:val="20"/>
                <w:szCs w:val="20"/>
              </w:rPr>
              <w:t>(označite sa “x”)</w:t>
            </w:r>
          </w:p>
        </w:tc>
        <w:tc>
          <w:tcPr>
            <w:tcW w:w="12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14:paraId="592458C7" w14:textId="77777777" w:rsidR="00504913" w:rsidRPr="00EE3DCF" w:rsidRDefault="00504913" w:rsidP="00071D0F">
            <w:pPr>
              <w:snapToGrid w:val="0"/>
              <w:spacing w:after="0" w:line="240" w:lineRule="auto"/>
              <w:jc w:val="center"/>
              <w:rPr>
                <w:rFonts w:ascii="TyponineSans Reg" w:eastAsia="Arial Unicode MS" w:hAnsi="TyponineSans Reg" w:cs="Arial"/>
                <w:sz w:val="20"/>
                <w:szCs w:val="20"/>
              </w:rPr>
            </w:pPr>
            <w:r w:rsidRPr="00EE3DCF">
              <w:rPr>
                <w:rFonts w:ascii="TyponineSans Reg" w:eastAsia="Arial Unicode MS" w:hAnsi="TyponineSans Reg" w:cs="Arial"/>
                <w:sz w:val="20"/>
                <w:szCs w:val="20"/>
              </w:rPr>
              <w:t>da</w:t>
            </w:r>
          </w:p>
        </w:tc>
        <w:tc>
          <w:tcPr>
            <w:tcW w:w="1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6E9EF6" w14:textId="77777777" w:rsidR="00504913" w:rsidRPr="00EE3DCF" w:rsidRDefault="00504913" w:rsidP="00071D0F">
            <w:pPr>
              <w:snapToGrid w:val="0"/>
              <w:spacing w:after="0" w:line="240" w:lineRule="auto"/>
              <w:jc w:val="center"/>
              <w:rPr>
                <w:rFonts w:ascii="TyponineSans Reg" w:eastAsia="Arial Unicode MS" w:hAnsi="TyponineSans Reg" w:cs="Arial"/>
                <w:sz w:val="20"/>
                <w:szCs w:val="20"/>
              </w:rPr>
            </w:pPr>
          </w:p>
        </w:tc>
        <w:tc>
          <w:tcPr>
            <w:tcW w:w="12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14:paraId="48D526F2" w14:textId="77777777" w:rsidR="00504913" w:rsidRPr="00EE3DCF" w:rsidRDefault="00504913" w:rsidP="00071D0F">
            <w:pPr>
              <w:snapToGrid w:val="0"/>
              <w:spacing w:after="0" w:line="240" w:lineRule="auto"/>
              <w:jc w:val="center"/>
              <w:rPr>
                <w:rFonts w:ascii="TyponineSans Reg" w:eastAsia="Arial Unicode MS" w:hAnsi="TyponineSans Reg" w:cs="Arial"/>
                <w:sz w:val="20"/>
                <w:szCs w:val="20"/>
              </w:rPr>
            </w:pPr>
            <w:r w:rsidRPr="00EE3DCF">
              <w:rPr>
                <w:rFonts w:ascii="TyponineSans Reg" w:eastAsia="Arial Unicode MS" w:hAnsi="TyponineSans Reg" w:cs="Arial"/>
                <w:sz w:val="20"/>
                <w:szCs w:val="20"/>
              </w:rPr>
              <w:t>ne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3FB1D" w14:textId="77777777" w:rsidR="00504913" w:rsidRPr="00EE3DCF" w:rsidRDefault="00504913" w:rsidP="00071D0F">
            <w:pPr>
              <w:snapToGrid w:val="0"/>
              <w:spacing w:after="0" w:line="240" w:lineRule="auto"/>
              <w:jc w:val="center"/>
              <w:rPr>
                <w:rFonts w:ascii="TyponineSans Reg" w:eastAsia="Arial Unicode MS" w:hAnsi="TyponineSans Reg" w:cs="Arial"/>
                <w:sz w:val="20"/>
                <w:szCs w:val="20"/>
              </w:rPr>
            </w:pPr>
          </w:p>
        </w:tc>
      </w:tr>
      <w:tr w:rsidR="00504913" w:rsidRPr="00EE3DCF" w14:paraId="3B2E0785" w14:textId="77777777" w:rsidTr="00071D0F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7C97EFFE" w14:textId="77777777" w:rsidR="00504913" w:rsidRPr="00EE3DCF" w:rsidRDefault="00504913" w:rsidP="00071D0F">
            <w:pPr>
              <w:snapToGrid w:val="0"/>
              <w:spacing w:after="0" w:line="240" w:lineRule="auto"/>
              <w:jc w:val="center"/>
              <w:rPr>
                <w:rFonts w:ascii="TyponineSans Reg" w:eastAsia="Arial Unicode MS" w:hAnsi="TyponineSans Reg" w:cs="Arial"/>
                <w:sz w:val="20"/>
                <w:szCs w:val="20"/>
              </w:rPr>
            </w:pPr>
            <w:r w:rsidRPr="00EE3DCF">
              <w:rPr>
                <w:rFonts w:ascii="TyponineSans Reg" w:eastAsia="Arial Unicode MS" w:hAnsi="TyponineSans Reg" w:cs="Arial"/>
                <w:sz w:val="20"/>
                <w:szCs w:val="20"/>
              </w:rPr>
              <w:t>25.</w:t>
            </w:r>
          </w:p>
        </w:tc>
        <w:tc>
          <w:tcPr>
            <w:tcW w:w="4668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6BDED7EF" w14:textId="77777777" w:rsidR="00504913" w:rsidRPr="00EE3DCF" w:rsidRDefault="00504913" w:rsidP="00071D0F">
            <w:pPr>
              <w:snapToGrid w:val="0"/>
              <w:spacing w:after="0" w:line="240" w:lineRule="auto"/>
              <w:rPr>
                <w:rFonts w:ascii="TyponineSans Reg" w:eastAsia="Arial Unicode MS" w:hAnsi="TyponineSans Reg" w:cs="Arial"/>
                <w:sz w:val="20"/>
                <w:szCs w:val="20"/>
              </w:rPr>
            </w:pPr>
            <w:r w:rsidRPr="00EE3DCF">
              <w:rPr>
                <w:rFonts w:ascii="TyponineSans Reg" w:eastAsia="Arial Unicode MS" w:hAnsi="TyponineSans Reg" w:cs="Arial"/>
                <w:sz w:val="20"/>
                <w:szCs w:val="20"/>
              </w:rPr>
              <w:t xml:space="preserve">Ukupno ostvareni prihod organizacije u prethodnoj  godini </w:t>
            </w:r>
          </w:p>
          <w:p w14:paraId="5F0EE4FB" w14:textId="77777777" w:rsidR="00504913" w:rsidRPr="00EE3DCF" w:rsidRDefault="00504913" w:rsidP="00071D0F">
            <w:pPr>
              <w:snapToGrid w:val="0"/>
              <w:spacing w:after="0" w:line="240" w:lineRule="auto"/>
              <w:rPr>
                <w:rFonts w:ascii="TyponineSans Reg" w:eastAsia="Arial Unicode MS" w:hAnsi="TyponineSans Reg" w:cs="Arial"/>
                <w:i/>
                <w:sz w:val="20"/>
                <w:szCs w:val="20"/>
              </w:rPr>
            </w:pPr>
            <w:r w:rsidRPr="00EE3DCF">
              <w:rPr>
                <w:rFonts w:ascii="TyponineSans Reg" w:eastAsia="Arial Unicode MS" w:hAnsi="TyponineSans Reg" w:cs="Arial"/>
                <w:i/>
                <w:sz w:val="20"/>
                <w:szCs w:val="20"/>
              </w:rPr>
              <w:t>(upišite iznos)</w:t>
            </w:r>
          </w:p>
        </w:tc>
        <w:tc>
          <w:tcPr>
            <w:tcW w:w="467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36672" w14:textId="77777777" w:rsidR="00504913" w:rsidRPr="00EE3DCF" w:rsidRDefault="00504913" w:rsidP="00071D0F">
            <w:pPr>
              <w:tabs>
                <w:tab w:val="left" w:pos="645"/>
              </w:tabs>
              <w:snapToGrid w:val="0"/>
              <w:spacing w:after="0" w:line="240" w:lineRule="auto"/>
              <w:rPr>
                <w:rFonts w:ascii="TyponineSans Reg" w:eastAsia="Arial Unicode MS" w:hAnsi="TyponineSans Reg" w:cs="Arial"/>
                <w:sz w:val="20"/>
                <w:szCs w:val="20"/>
              </w:rPr>
            </w:pPr>
            <w:r w:rsidRPr="00EE3DCF">
              <w:rPr>
                <w:rFonts w:ascii="TyponineSans Reg" w:eastAsia="Arial Unicode MS" w:hAnsi="TyponineSans Reg" w:cs="Arial"/>
                <w:sz w:val="20"/>
                <w:szCs w:val="20"/>
              </w:rPr>
              <w:tab/>
              <w:t xml:space="preserve"> </w:t>
            </w:r>
          </w:p>
        </w:tc>
      </w:tr>
      <w:tr w:rsidR="00504913" w:rsidRPr="00EE3DCF" w14:paraId="5E7E3922" w14:textId="77777777" w:rsidTr="00071D0F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6FE34691" w14:textId="77777777" w:rsidR="00504913" w:rsidRPr="00EE3DCF" w:rsidRDefault="00504913" w:rsidP="00071D0F">
            <w:pPr>
              <w:snapToGrid w:val="0"/>
              <w:spacing w:after="0" w:line="240" w:lineRule="auto"/>
              <w:jc w:val="center"/>
              <w:rPr>
                <w:rFonts w:ascii="TyponineSans Reg" w:eastAsia="Arial Unicode MS" w:hAnsi="TyponineSans Reg" w:cs="Arial"/>
                <w:sz w:val="20"/>
                <w:szCs w:val="20"/>
              </w:rPr>
            </w:pPr>
            <w:r w:rsidRPr="00EE3DCF">
              <w:rPr>
                <w:rFonts w:ascii="TyponineSans Reg" w:eastAsia="Arial Unicode MS" w:hAnsi="TyponineSans Reg" w:cs="Arial"/>
                <w:sz w:val="20"/>
                <w:szCs w:val="20"/>
              </w:rPr>
              <w:t>26.</w:t>
            </w:r>
          </w:p>
        </w:tc>
        <w:tc>
          <w:tcPr>
            <w:tcW w:w="4668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7D170CED" w14:textId="77777777" w:rsidR="00504913" w:rsidRPr="00EE3DCF" w:rsidRDefault="00504913" w:rsidP="00071D0F">
            <w:pPr>
              <w:snapToGrid w:val="0"/>
              <w:spacing w:after="0" w:line="240" w:lineRule="auto"/>
              <w:rPr>
                <w:rFonts w:ascii="TyponineSans Reg" w:eastAsia="Arial Unicode MS" w:hAnsi="TyponineSans Reg" w:cs="Arial"/>
                <w:sz w:val="20"/>
                <w:szCs w:val="20"/>
              </w:rPr>
            </w:pPr>
            <w:r w:rsidRPr="00EE3DCF">
              <w:rPr>
                <w:rFonts w:ascii="TyponineSans Reg" w:eastAsia="Arial Unicode MS" w:hAnsi="TyponineSans Reg" w:cs="Arial"/>
                <w:sz w:val="20"/>
                <w:szCs w:val="20"/>
              </w:rPr>
              <w:t>Ukupan iznos isplaćen za plaće u prethodnoj  godini</w:t>
            </w:r>
          </w:p>
        </w:tc>
        <w:tc>
          <w:tcPr>
            <w:tcW w:w="467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7E1CC" w14:textId="77777777" w:rsidR="00504913" w:rsidRPr="00EE3DCF" w:rsidRDefault="00504913" w:rsidP="00071D0F">
            <w:pPr>
              <w:snapToGrid w:val="0"/>
              <w:spacing w:after="0" w:line="240" w:lineRule="auto"/>
              <w:rPr>
                <w:rFonts w:ascii="TyponineSans Reg" w:eastAsia="Arial Unicode MS" w:hAnsi="TyponineSans Reg" w:cs="Arial"/>
                <w:sz w:val="20"/>
                <w:szCs w:val="20"/>
              </w:rPr>
            </w:pPr>
          </w:p>
        </w:tc>
      </w:tr>
      <w:tr w:rsidR="00504913" w:rsidRPr="00EE3DCF" w14:paraId="02AF89FF" w14:textId="77777777" w:rsidTr="00071D0F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2B62A817" w14:textId="77777777" w:rsidR="00504913" w:rsidRPr="00EE3DCF" w:rsidRDefault="00504913" w:rsidP="00071D0F">
            <w:pPr>
              <w:snapToGrid w:val="0"/>
              <w:spacing w:after="0" w:line="240" w:lineRule="auto"/>
              <w:jc w:val="center"/>
              <w:rPr>
                <w:rFonts w:ascii="TyponineSans Reg" w:eastAsia="Arial Unicode MS" w:hAnsi="TyponineSans Reg" w:cs="Arial"/>
                <w:sz w:val="20"/>
                <w:szCs w:val="20"/>
              </w:rPr>
            </w:pPr>
            <w:r w:rsidRPr="00EE3DCF">
              <w:rPr>
                <w:rFonts w:ascii="TyponineSans Reg" w:eastAsia="Arial Unicode MS" w:hAnsi="TyponineSans Reg" w:cs="Arial"/>
                <w:sz w:val="20"/>
                <w:szCs w:val="20"/>
              </w:rPr>
              <w:t>27.</w:t>
            </w:r>
          </w:p>
        </w:tc>
        <w:tc>
          <w:tcPr>
            <w:tcW w:w="4668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02D752ED" w14:textId="77777777" w:rsidR="00504913" w:rsidRPr="00EE3DCF" w:rsidRDefault="00504913" w:rsidP="00071D0F">
            <w:pPr>
              <w:snapToGrid w:val="0"/>
              <w:spacing w:after="0" w:line="240" w:lineRule="auto"/>
              <w:rPr>
                <w:rFonts w:ascii="TyponineSans Reg" w:eastAsia="Arial Unicode MS" w:hAnsi="TyponineSans Reg" w:cs="Arial"/>
                <w:sz w:val="20"/>
                <w:szCs w:val="20"/>
              </w:rPr>
            </w:pPr>
            <w:r w:rsidRPr="00EE3DCF">
              <w:rPr>
                <w:rFonts w:ascii="TyponineSans Reg" w:eastAsia="Arial Unicode MS" w:hAnsi="TyponineSans Reg" w:cs="Arial"/>
                <w:sz w:val="20"/>
                <w:szCs w:val="20"/>
              </w:rPr>
              <w:t>Ukupan iznos isplaćen za naknade drugog dohotka u prethodnoj godini</w:t>
            </w:r>
          </w:p>
        </w:tc>
        <w:tc>
          <w:tcPr>
            <w:tcW w:w="467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4F60A" w14:textId="77777777" w:rsidR="00504913" w:rsidRPr="00EE3DCF" w:rsidRDefault="00504913" w:rsidP="00071D0F">
            <w:pPr>
              <w:snapToGrid w:val="0"/>
              <w:spacing w:after="0" w:line="240" w:lineRule="auto"/>
              <w:rPr>
                <w:rFonts w:ascii="TyponineSans Reg" w:eastAsia="Arial Unicode MS" w:hAnsi="TyponineSans Reg" w:cs="Arial"/>
                <w:sz w:val="20"/>
                <w:szCs w:val="20"/>
              </w:rPr>
            </w:pPr>
          </w:p>
        </w:tc>
      </w:tr>
      <w:tr w:rsidR="00504913" w:rsidRPr="00EE3DCF" w14:paraId="7C2C4151" w14:textId="77777777" w:rsidTr="00071D0F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234DB422" w14:textId="77777777" w:rsidR="00504913" w:rsidRPr="00EE3DCF" w:rsidRDefault="00504913" w:rsidP="00071D0F">
            <w:pPr>
              <w:snapToGrid w:val="0"/>
              <w:spacing w:after="0" w:line="240" w:lineRule="auto"/>
              <w:jc w:val="center"/>
              <w:rPr>
                <w:rFonts w:ascii="TyponineSans Reg" w:eastAsia="Arial Unicode MS" w:hAnsi="TyponineSans Reg" w:cs="Arial"/>
                <w:sz w:val="20"/>
                <w:szCs w:val="20"/>
              </w:rPr>
            </w:pPr>
            <w:r w:rsidRPr="00EE3DCF">
              <w:rPr>
                <w:rFonts w:ascii="TyponineSans Reg" w:eastAsia="Arial Unicode MS" w:hAnsi="TyponineSans Reg" w:cs="Arial"/>
                <w:sz w:val="20"/>
                <w:szCs w:val="20"/>
              </w:rPr>
              <w:t>28.</w:t>
            </w:r>
          </w:p>
        </w:tc>
        <w:tc>
          <w:tcPr>
            <w:tcW w:w="9339" w:type="dxa"/>
            <w:gridSpan w:val="1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7704548B" w14:textId="77777777" w:rsidR="00504913" w:rsidRPr="00EE3DCF" w:rsidRDefault="00504913" w:rsidP="00071D0F">
            <w:pPr>
              <w:snapToGrid w:val="0"/>
              <w:spacing w:after="0" w:line="240" w:lineRule="auto"/>
              <w:rPr>
                <w:rFonts w:ascii="TyponineSans Reg" w:eastAsia="Arial Unicode MS" w:hAnsi="TyponineSans Reg" w:cs="Arial"/>
                <w:sz w:val="20"/>
                <w:szCs w:val="20"/>
              </w:rPr>
            </w:pPr>
            <w:r w:rsidRPr="00EE3DCF">
              <w:rPr>
                <w:rFonts w:ascii="TyponineSans Reg" w:eastAsia="Arial Unicode MS" w:hAnsi="TyponineSans Reg" w:cs="Arial"/>
                <w:sz w:val="20"/>
                <w:szCs w:val="20"/>
              </w:rPr>
              <w:t>Podaci o prostoru u kojem organizacija djeluje</w:t>
            </w:r>
          </w:p>
        </w:tc>
      </w:tr>
      <w:tr w:rsidR="00504913" w:rsidRPr="00EE3DCF" w14:paraId="6D83237B" w14:textId="77777777" w:rsidTr="00071D0F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8D2C520" w14:textId="77777777" w:rsidR="00504913" w:rsidRPr="00EE3DCF" w:rsidRDefault="00504913" w:rsidP="00071D0F">
            <w:pPr>
              <w:snapToGrid w:val="0"/>
              <w:spacing w:after="0" w:line="240" w:lineRule="auto"/>
              <w:jc w:val="center"/>
              <w:rPr>
                <w:rFonts w:ascii="TyponineSans Reg" w:eastAsia="Arial Unicode MS" w:hAnsi="TyponineSans Reg" w:cs="Arial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58E12A79" w14:textId="77777777" w:rsidR="00504913" w:rsidRPr="00EE3DCF" w:rsidRDefault="00504913" w:rsidP="00071D0F">
            <w:pPr>
              <w:snapToGrid w:val="0"/>
              <w:spacing w:after="0" w:line="240" w:lineRule="auto"/>
              <w:rPr>
                <w:rFonts w:ascii="TyponineSans Reg" w:eastAsia="Arial Unicode MS" w:hAnsi="TyponineSans Reg" w:cs="Arial"/>
                <w:sz w:val="20"/>
                <w:szCs w:val="20"/>
              </w:rPr>
            </w:pPr>
            <w:r w:rsidRPr="00EE3DCF">
              <w:rPr>
                <w:rFonts w:ascii="TyponineSans Reg" w:eastAsia="Arial Unicode MS" w:hAnsi="TyponineSans Reg" w:cs="Arial"/>
                <w:sz w:val="20"/>
                <w:szCs w:val="20"/>
              </w:rPr>
              <w:t>a)</w:t>
            </w:r>
          </w:p>
        </w:tc>
        <w:tc>
          <w:tcPr>
            <w:tcW w:w="439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51275998" w14:textId="77777777" w:rsidR="00504913" w:rsidRPr="00EE3DCF" w:rsidRDefault="00504913" w:rsidP="00071D0F">
            <w:pPr>
              <w:snapToGrid w:val="0"/>
              <w:spacing w:after="0" w:line="240" w:lineRule="auto"/>
              <w:rPr>
                <w:rFonts w:ascii="TyponineSans Reg" w:eastAsia="Arial Unicode MS" w:hAnsi="TyponineSans Reg" w:cs="Arial"/>
                <w:i/>
                <w:sz w:val="20"/>
                <w:szCs w:val="20"/>
              </w:rPr>
            </w:pPr>
            <w:r w:rsidRPr="00EE3DCF">
              <w:rPr>
                <w:rFonts w:ascii="TyponineSans Reg" w:eastAsia="Arial Unicode MS" w:hAnsi="TyponineSans Reg" w:cs="Arial"/>
                <w:sz w:val="20"/>
                <w:szCs w:val="20"/>
              </w:rPr>
              <w:t xml:space="preserve">Vlastiti prostor </w:t>
            </w:r>
            <w:r w:rsidRPr="00EE3DCF">
              <w:rPr>
                <w:rFonts w:ascii="TyponineSans Reg" w:eastAsia="Arial Unicode MS" w:hAnsi="TyponineSans Reg" w:cs="Arial"/>
                <w:i/>
                <w:sz w:val="20"/>
                <w:szCs w:val="20"/>
              </w:rPr>
              <w:t>(upisati veličinu u m2)</w:t>
            </w:r>
          </w:p>
        </w:tc>
        <w:tc>
          <w:tcPr>
            <w:tcW w:w="467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4FCCD" w14:textId="77777777" w:rsidR="00504913" w:rsidRPr="00EE3DCF" w:rsidRDefault="00504913" w:rsidP="00071D0F">
            <w:pPr>
              <w:snapToGrid w:val="0"/>
              <w:spacing w:after="0" w:line="240" w:lineRule="auto"/>
              <w:rPr>
                <w:rFonts w:ascii="TyponineSans Reg" w:eastAsia="Arial Unicode MS" w:hAnsi="TyponineSans Reg" w:cs="Arial"/>
                <w:sz w:val="20"/>
                <w:szCs w:val="20"/>
              </w:rPr>
            </w:pPr>
          </w:p>
        </w:tc>
      </w:tr>
      <w:tr w:rsidR="00504913" w:rsidRPr="00EE3DCF" w14:paraId="7B3E1DD0" w14:textId="77777777" w:rsidTr="00071D0F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5AF50BCF" w14:textId="77777777" w:rsidR="00504913" w:rsidRPr="00EE3DCF" w:rsidRDefault="00504913" w:rsidP="00071D0F">
            <w:pPr>
              <w:snapToGrid w:val="0"/>
              <w:spacing w:after="0" w:line="240" w:lineRule="auto"/>
              <w:jc w:val="center"/>
              <w:rPr>
                <w:rFonts w:ascii="TyponineSans Reg" w:eastAsia="Arial Unicode MS" w:hAnsi="TyponineSans Reg" w:cs="Arial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05D2F439" w14:textId="77777777" w:rsidR="00504913" w:rsidRPr="00EE3DCF" w:rsidRDefault="00504913" w:rsidP="00071D0F">
            <w:pPr>
              <w:snapToGrid w:val="0"/>
              <w:spacing w:after="0" w:line="240" w:lineRule="auto"/>
              <w:rPr>
                <w:rFonts w:ascii="TyponineSans Reg" w:eastAsia="Arial Unicode MS" w:hAnsi="TyponineSans Reg" w:cs="Arial"/>
                <w:sz w:val="20"/>
                <w:szCs w:val="20"/>
              </w:rPr>
            </w:pPr>
            <w:r w:rsidRPr="00EE3DCF">
              <w:rPr>
                <w:rFonts w:ascii="TyponineSans Reg" w:eastAsia="Arial Unicode MS" w:hAnsi="TyponineSans Reg" w:cs="Arial"/>
                <w:sz w:val="20"/>
                <w:szCs w:val="20"/>
              </w:rPr>
              <w:t>b)</w:t>
            </w:r>
          </w:p>
        </w:tc>
        <w:tc>
          <w:tcPr>
            <w:tcW w:w="439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08EFD107" w14:textId="77777777" w:rsidR="00504913" w:rsidRPr="00EE3DCF" w:rsidRDefault="00504913" w:rsidP="00071D0F">
            <w:pPr>
              <w:snapToGrid w:val="0"/>
              <w:spacing w:after="0" w:line="240" w:lineRule="auto"/>
              <w:rPr>
                <w:rFonts w:ascii="TyponineSans Reg" w:eastAsia="Arial Unicode MS" w:hAnsi="TyponineSans Reg" w:cs="Arial"/>
                <w:i/>
                <w:sz w:val="20"/>
                <w:szCs w:val="20"/>
              </w:rPr>
            </w:pPr>
            <w:r w:rsidRPr="00EE3DCF">
              <w:rPr>
                <w:rFonts w:ascii="TyponineSans Reg" w:eastAsia="Arial Unicode MS" w:hAnsi="TyponineSans Reg" w:cs="Arial"/>
                <w:sz w:val="20"/>
                <w:szCs w:val="20"/>
              </w:rPr>
              <w:t xml:space="preserve">Iznajmljeni prostor </w:t>
            </w:r>
            <w:r w:rsidRPr="00EE3DCF">
              <w:rPr>
                <w:rFonts w:ascii="TyponineSans Reg" w:eastAsia="Arial Unicode MS" w:hAnsi="TyponineSans Reg" w:cs="Arial"/>
                <w:i/>
                <w:sz w:val="20"/>
                <w:szCs w:val="20"/>
              </w:rPr>
              <w:t>(upisati veličinu u m2 i iznos mjesečnog  najma)</w:t>
            </w:r>
          </w:p>
        </w:tc>
        <w:tc>
          <w:tcPr>
            <w:tcW w:w="467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2B45C" w14:textId="77777777" w:rsidR="00504913" w:rsidRPr="00EE3DCF" w:rsidRDefault="00504913" w:rsidP="00071D0F">
            <w:pPr>
              <w:snapToGrid w:val="0"/>
              <w:spacing w:after="0" w:line="240" w:lineRule="auto"/>
              <w:rPr>
                <w:rFonts w:ascii="TyponineSans Reg" w:eastAsia="Arial Unicode MS" w:hAnsi="TyponineSans Reg" w:cs="Arial"/>
                <w:sz w:val="20"/>
                <w:szCs w:val="20"/>
              </w:rPr>
            </w:pPr>
          </w:p>
        </w:tc>
      </w:tr>
      <w:tr w:rsidR="00504913" w:rsidRPr="00EE3DCF" w14:paraId="1930DD13" w14:textId="77777777" w:rsidTr="00071D0F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190AA016" w14:textId="77777777" w:rsidR="00504913" w:rsidRPr="00EE3DCF" w:rsidRDefault="00504913" w:rsidP="00071D0F">
            <w:pPr>
              <w:snapToGrid w:val="0"/>
              <w:spacing w:after="0" w:line="240" w:lineRule="auto"/>
              <w:jc w:val="center"/>
              <w:rPr>
                <w:rFonts w:ascii="TyponineSans Reg" w:eastAsia="Arial Unicode MS" w:hAnsi="TyponineSans Reg" w:cs="Arial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47AC38A5" w14:textId="77777777" w:rsidR="00504913" w:rsidRPr="00EE3DCF" w:rsidRDefault="00504913" w:rsidP="00071D0F">
            <w:pPr>
              <w:snapToGrid w:val="0"/>
              <w:spacing w:after="0" w:line="240" w:lineRule="auto"/>
              <w:rPr>
                <w:rFonts w:ascii="TyponineSans Reg" w:eastAsia="Arial Unicode MS" w:hAnsi="TyponineSans Reg" w:cs="Arial"/>
                <w:sz w:val="20"/>
                <w:szCs w:val="20"/>
              </w:rPr>
            </w:pPr>
            <w:r w:rsidRPr="00EE3DCF">
              <w:rPr>
                <w:rFonts w:ascii="TyponineSans Reg" w:eastAsia="Arial Unicode MS" w:hAnsi="TyponineSans Reg" w:cs="Arial"/>
                <w:sz w:val="20"/>
                <w:szCs w:val="20"/>
              </w:rPr>
              <w:t>c)</w:t>
            </w:r>
          </w:p>
        </w:tc>
        <w:tc>
          <w:tcPr>
            <w:tcW w:w="439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3505E4D0" w14:textId="77777777" w:rsidR="00504913" w:rsidRPr="00EE3DCF" w:rsidRDefault="00504913" w:rsidP="00071D0F">
            <w:pPr>
              <w:snapToGrid w:val="0"/>
              <w:spacing w:after="0" w:line="240" w:lineRule="auto"/>
              <w:rPr>
                <w:rFonts w:ascii="TyponineSans Reg" w:eastAsia="Arial Unicode MS" w:hAnsi="TyponineSans Reg" w:cs="Arial"/>
                <w:i/>
                <w:sz w:val="20"/>
                <w:szCs w:val="20"/>
              </w:rPr>
            </w:pPr>
            <w:r w:rsidRPr="00EE3DCF">
              <w:rPr>
                <w:rFonts w:ascii="TyponineSans Reg" w:eastAsia="Arial Unicode MS" w:hAnsi="TyponineSans Reg" w:cs="Arial"/>
                <w:sz w:val="20"/>
                <w:szCs w:val="20"/>
              </w:rPr>
              <w:t xml:space="preserve">Prostor grada/županije </w:t>
            </w:r>
            <w:r w:rsidRPr="00EE3DCF">
              <w:rPr>
                <w:rFonts w:ascii="TyponineSans Reg" w:eastAsia="Arial Unicode MS" w:hAnsi="TyponineSans Reg" w:cs="Arial"/>
                <w:i/>
                <w:sz w:val="20"/>
                <w:szCs w:val="20"/>
              </w:rPr>
              <w:t>(upisati veličinu u m2 i iznos mjesečnog  najma)</w:t>
            </w:r>
          </w:p>
        </w:tc>
        <w:tc>
          <w:tcPr>
            <w:tcW w:w="467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7D55B" w14:textId="77777777" w:rsidR="00504913" w:rsidRPr="00EE3DCF" w:rsidRDefault="00504913" w:rsidP="00071D0F">
            <w:pPr>
              <w:snapToGrid w:val="0"/>
              <w:spacing w:after="0" w:line="240" w:lineRule="auto"/>
              <w:rPr>
                <w:rFonts w:ascii="TyponineSans Reg" w:eastAsia="Arial Unicode MS" w:hAnsi="TyponineSans Reg" w:cs="Arial"/>
                <w:sz w:val="20"/>
                <w:szCs w:val="20"/>
              </w:rPr>
            </w:pPr>
          </w:p>
        </w:tc>
      </w:tr>
      <w:tr w:rsidR="00504913" w:rsidRPr="00EE3DCF" w14:paraId="5157D769" w14:textId="77777777" w:rsidTr="00071D0F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029DF3A7" w14:textId="77777777" w:rsidR="00504913" w:rsidRPr="00EE3DCF" w:rsidRDefault="00504913" w:rsidP="00071D0F">
            <w:pPr>
              <w:snapToGrid w:val="0"/>
              <w:spacing w:after="0" w:line="240" w:lineRule="auto"/>
              <w:jc w:val="center"/>
              <w:rPr>
                <w:rFonts w:ascii="TyponineSans Reg" w:eastAsia="Arial Unicode MS" w:hAnsi="TyponineSans Reg" w:cs="Arial"/>
                <w:sz w:val="20"/>
                <w:szCs w:val="20"/>
              </w:rPr>
            </w:pPr>
            <w:r w:rsidRPr="00EE3DCF">
              <w:rPr>
                <w:rFonts w:ascii="TyponineSans Reg" w:eastAsia="Arial Unicode MS" w:hAnsi="TyponineSans Reg" w:cs="Arial"/>
                <w:sz w:val="20"/>
                <w:szCs w:val="20"/>
              </w:rPr>
              <w:t>29.</w:t>
            </w:r>
          </w:p>
        </w:tc>
        <w:tc>
          <w:tcPr>
            <w:tcW w:w="4668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009907AB" w14:textId="77777777" w:rsidR="00504913" w:rsidRPr="00EE3DCF" w:rsidRDefault="00504913" w:rsidP="00071D0F">
            <w:pPr>
              <w:snapToGrid w:val="0"/>
              <w:spacing w:after="0" w:line="240" w:lineRule="auto"/>
              <w:rPr>
                <w:rFonts w:ascii="TyponineSans Reg" w:eastAsia="Arial Unicode MS" w:hAnsi="TyponineSans Reg" w:cs="Arial"/>
                <w:sz w:val="20"/>
                <w:szCs w:val="20"/>
              </w:rPr>
            </w:pPr>
            <w:r w:rsidRPr="00EE3DCF">
              <w:rPr>
                <w:rFonts w:ascii="TyponineSans Reg" w:eastAsia="Arial Unicode MS" w:hAnsi="TyponineSans Reg" w:cs="Arial"/>
                <w:sz w:val="20"/>
                <w:szCs w:val="20"/>
              </w:rPr>
              <w:t>Broj ukupno odobrenih potpora u prethodnoj  godini</w:t>
            </w:r>
          </w:p>
        </w:tc>
        <w:tc>
          <w:tcPr>
            <w:tcW w:w="467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7CEDE" w14:textId="77777777" w:rsidR="00504913" w:rsidRPr="00EE3DCF" w:rsidRDefault="00504913" w:rsidP="00071D0F">
            <w:pPr>
              <w:snapToGrid w:val="0"/>
              <w:spacing w:after="0" w:line="240" w:lineRule="auto"/>
              <w:rPr>
                <w:rFonts w:ascii="TyponineSans Reg" w:eastAsia="Arial Unicode MS" w:hAnsi="TyponineSans Reg" w:cs="Arial"/>
                <w:sz w:val="20"/>
                <w:szCs w:val="20"/>
              </w:rPr>
            </w:pPr>
          </w:p>
        </w:tc>
      </w:tr>
      <w:tr w:rsidR="00504913" w:rsidRPr="00EE3DCF" w14:paraId="7FF5037A" w14:textId="77777777" w:rsidTr="00071D0F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31EFA9C6" w14:textId="77777777" w:rsidR="00504913" w:rsidRPr="00EE3DCF" w:rsidRDefault="00504913" w:rsidP="00071D0F">
            <w:pPr>
              <w:snapToGrid w:val="0"/>
              <w:spacing w:after="0" w:line="240" w:lineRule="auto"/>
              <w:jc w:val="center"/>
              <w:rPr>
                <w:rFonts w:ascii="TyponineSans Reg" w:eastAsia="Arial Unicode MS" w:hAnsi="TyponineSans Reg" w:cs="Arial"/>
                <w:sz w:val="20"/>
                <w:szCs w:val="20"/>
              </w:rPr>
            </w:pPr>
            <w:r w:rsidRPr="00EE3DCF">
              <w:rPr>
                <w:rFonts w:ascii="TyponineSans Reg" w:eastAsia="Arial Unicode MS" w:hAnsi="TyponineSans Reg" w:cs="Arial"/>
                <w:sz w:val="20"/>
                <w:szCs w:val="20"/>
              </w:rPr>
              <w:t>30.</w:t>
            </w:r>
          </w:p>
        </w:tc>
        <w:tc>
          <w:tcPr>
            <w:tcW w:w="4668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5250D9AF" w14:textId="77777777" w:rsidR="00504913" w:rsidRPr="00EE3DCF" w:rsidRDefault="00504913" w:rsidP="00071D0F">
            <w:pPr>
              <w:snapToGrid w:val="0"/>
              <w:spacing w:after="0" w:line="240" w:lineRule="auto"/>
              <w:rPr>
                <w:rFonts w:ascii="TyponineSans Reg" w:eastAsia="Arial Unicode MS" w:hAnsi="TyponineSans Reg" w:cs="Arial"/>
                <w:sz w:val="20"/>
                <w:szCs w:val="20"/>
              </w:rPr>
            </w:pPr>
            <w:r w:rsidRPr="00EE3DCF">
              <w:rPr>
                <w:rFonts w:ascii="TyponineSans Reg" w:eastAsia="Arial Unicode MS" w:hAnsi="TyponineSans Reg" w:cs="Arial"/>
                <w:sz w:val="20"/>
                <w:szCs w:val="20"/>
              </w:rPr>
              <w:t>Broj partnerstva u koja je organizacija uključena</w:t>
            </w:r>
          </w:p>
        </w:tc>
        <w:tc>
          <w:tcPr>
            <w:tcW w:w="467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BF6BB" w14:textId="77777777" w:rsidR="00504913" w:rsidRPr="00EE3DCF" w:rsidRDefault="00504913" w:rsidP="00071D0F">
            <w:pPr>
              <w:snapToGrid w:val="0"/>
              <w:spacing w:after="0" w:line="240" w:lineRule="auto"/>
              <w:rPr>
                <w:rFonts w:ascii="TyponineSans Reg" w:eastAsia="Arial Unicode MS" w:hAnsi="TyponineSans Reg" w:cs="Arial"/>
                <w:sz w:val="20"/>
                <w:szCs w:val="20"/>
              </w:rPr>
            </w:pPr>
          </w:p>
        </w:tc>
      </w:tr>
      <w:tr w:rsidR="00504913" w:rsidRPr="00EE3DCF" w14:paraId="242708E6" w14:textId="77777777" w:rsidTr="00071D0F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75934B37" w14:textId="77777777" w:rsidR="00504913" w:rsidRPr="00EE3DCF" w:rsidRDefault="00504913" w:rsidP="00071D0F">
            <w:pPr>
              <w:snapToGrid w:val="0"/>
              <w:spacing w:after="0" w:line="240" w:lineRule="auto"/>
              <w:jc w:val="center"/>
              <w:rPr>
                <w:rFonts w:ascii="TyponineSans Reg" w:eastAsia="Arial Unicode MS" w:hAnsi="TyponineSans Reg" w:cs="Arial"/>
                <w:sz w:val="20"/>
                <w:szCs w:val="20"/>
              </w:rPr>
            </w:pPr>
            <w:r w:rsidRPr="00EE3DCF">
              <w:rPr>
                <w:rFonts w:ascii="TyponineSans Reg" w:eastAsia="Arial Unicode MS" w:hAnsi="TyponineSans Reg" w:cs="Arial"/>
                <w:sz w:val="20"/>
                <w:szCs w:val="20"/>
              </w:rPr>
              <w:lastRenderedPageBreak/>
              <w:t>31.</w:t>
            </w:r>
          </w:p>
        </w:tc>
        <w:tc>
          <w:tcPr>
            <w:tcW w:w="4668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2EB9837A" w14:textId="77777777" w:rsidR="00504913" w:rsidRPr="00EE3DCF" w:rsidRDefault="00504913" w:rsidP="00071D0F">
            <w:pPr>
              <w:snapToGrid w:val="0"/>
              <w:spacing w:after="0" w:line="240" w:lineRule="auto"/>
              <w:rPr>
                <w:rFonts w:ascii="TyponineSans Reg" w:eastAsia="Arial Unicode MS" w:hAnsi="TyponineSans Reg" w:cs="Arial"/>
                <w:i/>
                <w:sz w:val="20"/>
                <w:szCs w:val="20"/>
              </w:rPr>
            </w:pPr>
            <w:r w:rsidRPr="00EE3DCF">
              <w:rPr>
                <w:rFonts w:ascii="TyponineSans Reg" w:eastAsia="Arial Unicode MS" w:hAnsi="TyponineSans Reg" w:cs="Arial"/>
                <w:sz w:val="20"/>
                <w:szCs w:val="20"/>
              </w:rPr>
              <w:t xml:space="preserve">Izrađujete li i javno objavljujete godišnji izvještaj o radu? </w:t>
            </w:r>
            <w:r w:rsidRPr="00EE3DCF">
              <w:rPr>
                <w:rFonts w:ascii="TyponineSans Reg" w:eastAsia="Arial Unicode MS" w:hAnsi="TyponineSans Reg" w:cs="Arial"/>
                <w:i/>
                <w:sz w:val="20"/>
                <w:szCs w:val="20"/>
              </w:rPr>
              <w:t>(označite sa “x”)</w:t>
            </w:r>
          </w:p>
        </w:tc>
        <w:tc>
          <w:tcPr>
            <w:tcW w:w="12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14:paraId="1DF5BAF6" w14:textId="77777777" w:rsidR="00504913" w:rsidRPr="00EE3DCF" w:rsidRDefault="00504913" w:rsidP="00071D0F">
            <w:pPr>
              <w:snapToGrid w:val="0"/>
              <w:spacing w:after="0" w:line="240" w:lineRule="auto"/>
              <w:jc w:val="center"/>
              <w:rPr>
                <w:rFonts w:ascii="TyponineSans Reg" w:eastAsia="Arial Unicode MS" w:hAnsi="TyponineSans Reg" w:cs="Arial"/>
                <w:sz w:val="20"/>
                <w:szCs w:val="20"/>
              </w:rPr>
            </w:pPr>
            <w:r w:rsidRPr="00EE3DCF">
              <w:rPr>
                <w:rFonts w:ascii="TyponineSans Reg" w:eastAsia="Arial Unicode MS" w:hAnsi="TyponineSans Reg" w:cs="Arial"/>
                <w:sz w:val="20"/>
                <w:szCs w:val="20"/>
              </w:rPr>
              <w:t>da</w:t>
            </w:r>
          </w:p>
        </w:tc>
        <w:tc>
          <w:tcPr>
            <w:tcW w:w="1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122876" w14:textId="77777777" w:rsidR="00504913" w:rsidRPr="00EE3DCF" w:rsidRDefault="00504913" w:rsidP="00071D0F">
            <w:pPr>
              <w:snapToGrid w:val="0"/>
              <w:spacing w:after="0" w:line="240" w:lineRule="auto"/>
              <w:jc w:val="center"/>
              <w:rPr>
                <w:rFonts w:ascii="TyponineSans Reg" w:eastAsia="Arial Unicode MS" w:hAnsi="TyponineSans Reg" w:cs="Arial"/>
                <w:sz w:val="20"/>
                <w:szCs w:val="20"/>
              </w:rPr>
            </w:pPr>
          </w:p>
        </w:tc>
        <w:tc>
          <w:tcPr>
            <w:tcW w:w="12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14:paraId="0EA72072" w14:textId="77777777" w:rsidR="00504913" w:rsidRPr="00EE3DCF" w:rsidRDefault="00504913" w:rsidP="00071D0F">
            <w:pPr>
              <w:snapToGrid w:val="0"/>
              <w:spacing w:after="0" w:line="240" w:lineRule="auto"/>
              <w:jc w:val="center"/>
              <w:rPr>
                <w:rFonts w:ascii="TyponineSans Reg" w:eastAsia="Arial Unicode MS" w:hAnsi="TyponineSans Reg" w:cs="Arial"/>
                <w:sz w:val="20"/>
                <w:szCs w:val="20"/>
              </w:rPr>
            </w:pPr>
            <w:r w:rsidRPr="00EE3DCF">
              <w:rPr>
                <w:rFonts w:ascii="TyponineSans Reg" w:eastAsia="Arial Unicode MS" w:hAnsi="TyponineSans Reg" w:cs="Arial"/>
                <w:sz w:val="20"/>
                <w:szCs w:val="20"/>
              </w:rPr>
              <w:t>ne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946658" w14:textId="77777777" w:rsidR="00504913" w:rsidRPr="00EE3DCF" w:rsidRDefault="00504913" w:rsidP="00071D0F">
            <w:pPr>
              <w:snapToGrid w:val="0"/>
              <w:spacing w:after="0" w:line="240" w:lineRule="auto"/>
              <w:jc w:val="center"/>
              <w:rPr>
                <w:rFonts w:ascii="TyponineSans Reg" w:eastAsia="Arial Unicode MS" w:hAnsi="TyponineSans Reg" w:cs="Arial"/>
                <w:sz w:val="20"/>
                <w:szCs w:val="20"/>
              </w:rPr>
            </w:pPr>
          </w:p>
        </w:tc>
      </w:tr>
      <w:tr w:rsidR="00504913" w:rsidRPr="00EE3DCF" w14:paraId="58D5124B" w14:textId="77777777" w:rsidTr="00071D0F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088D2B9C" w14:textId="77777777" w:rsidR="00504913" w:rsidRPr="00EE3DCF" w:rsidRDefault="00504913" w:rsidP="00071D0F">
            <w:pPr>
              <w:snapToGrid w:val="0"/>
              <w:spacing w:after="0" w:line="240" w:lineRule="auto"/>
              <w:jc w:val="both"/>
              <w:rPr>
                <w:rFonts w:ascii="TyponineSans Reg" w:eastAsia="Arial Unicode MS" w:hAnsi="TyponineSans Reg" w:cs="Arial"/>
                <w:sz w:val="20"/>
                <w:szCs w:val="20"/>
              </w:rPr>
            </w:pPr>
          </w:p>
        </w:tc>
        <w:tc>
          <w:tcPr>
            <w:tcW w:w="9339" w:type="dxa"/>
            <w:gridSpan w:val="1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2ACEC129" w14:textId="77777777" w:rsidR="00504913" w:rsidRPr="00EE3DCF" w:rsidRDefault="00504913" w:rsidP="00071D0F">
            <w:pPr>
              <w:snapToGrid w:val="0"/>
              <w:spacing w:after="0" w:line="240" w:lineRule="auto"/>
              <w:jc w:val="both"/>
              <w:rPr>
                <w:rFonts w:ascii="TyponineSans Reg" w:eastAsia="Arial Unicode MS" w:hAnsi="TyponineSans Reg" w:cs="Arial"/>
                <w:sz w:val="20"/>
                <w:szCs w:val="20"/>
              </w:rPr>
            </w:pPr>
            <w:r w:rsidRPr="00EE3DCF">
              <w:rPr>
                <w:rFonts w:ascii="TyponineSans Reg" w:eastAsia="Arial Unicode MS" w:hAnsi="TyponineSans Reg" w:cs="Arial"/>
                <w:sz w:val="20"/>
                <w:szCs w:val="20"/>
              </w:rPr>
              <w:t>Ukoliko ste označili odgovor “Da”, kome ga dostavljate i na koji način ga predstavljate javnosti?</w:t>
            </w:r>
          </w:p>
        </w:tc>
      </w:tr>
      <w:tr w:rsidR="00504913" w:rsidRPr="00EE3DCF" w14:paraId="6B147635" w14:textId="77777777" w:rsidTr="00071D0F">
        <w:tc>
          <w:tcPr>
            <w:tcW w:w="9923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B9D45" w14:textId="77777777" w:rsidR="00504913" w:rsidRPr="00EE3DCF" w:rsidRDefault="00504913" w:rsidP="00071D0F">
            <w:pPr>
              <w:snapToGrid w:val="0"/>
              <w:spacing w:after="0" w:line="240" w:lineRule="auto"/>
              <w:jc w:val="both"/>
              <w:rPr>
                <w:rFonts w:ascii="TyponineSans Reg" w:eastAsia="Arial Unicode MS" w:hAnsi="TyponineSans Reg" w:cs="Arial"/>
                <w:sz w:val="20"/>
                <w:szCs w:val="20"/>
              </w:rPr>
            </w:pPr>
          </w:p>
          <w:p w14:paraId="013D0144" w14:textId="77777777" w:rsidR="00504913" w:rsidRPr="00EE3DCF" w:rsidRDefault="00504913" w:rsidP="00071D0F">
            <w:pPr>
              <w:snapToGrid w:val="0"/>
              <w:spacing w:after="0" w:line="240" w:lineRule="auto"/>
              <w:jc w:val="both"/>
              <w:rPr>
                <w:rFonts w:ascii="TyponineSans Reg" w:eastAsia="Arial Unicode MS" w:hAnsi="TyponineSans Reg" w:cs="Arial"/>
                <w:sz w:val="20"/>
                <w:szCs w:val="20"/>
              </w:rPr>
            </w:pPr>
          </w:p>
          <w:p w14:paraId="1C662CBA" w14:textId="77777777" w:rsidR="00504913" w:rsidRPr="00EE3DCF" w:rsidRDefault="00504913" w:rsidP="00071D0F">
            <w:pPr>
              <w:snapToGrid w:val="0"/>
              <w:spacing w:after="0" w:line="240" w:lineRule="auto"/>
              <w:jc w:val="both"/>
              <w:rPr>
                <w:rFonts w:ascii="TyponineSans Reg" w:eastAsia="Arial Unicode MS" w:hAnsi="TyponineSans Reg" w:cs="Arial"/>
                <w:sz w:val="20"/>
                <w:szCs w:val="20"/>
              </w:rPr>
            </w:pPr>
          </w:p>
          <w:p w14:paraId="16CEA231" w14:textId="77777777" w:rsidR="00504913" w:rsidRPr="00EE3DCF" w:rsidRDefault="00504913" w:rsidP="00071D0F">
            <w:pPr>
              <w:snapToGrid w:val="0"/>
              <w:spacing w:after="0" w:line="240" w:lineRule="auto"/>
              <w:jc w:val="both"/>
              <w:rPr>
                <w:rFonts w:ascii="TyponineSans Reg" w:eastAsia="Arial Unicode MS" w:hAnsi="TyponineSans Reg" w:cs="Arial"/>
                <w:sz w:val="20"/>
                <w:szCs w:val="20"/>
              </w:rPr>
            </w:pPr>
          </w:p>
          <w:p w14:paraId="1030E8FD" w14:textId="77777777" w:rsidR="00504913" w:rsidRPr="00EE3DCF" w:rsidRDefault="00504913" w:rsidP="00071D0F">
            <w:pPr>
              <w:snapToGrid w:val="0"/>
              <w:spacing w:after="0" w:line="240" w:lineRule="auto"/>
              <w:jc w:val="both"/>
              <w:rPr>
                <w:rFonts w:ascii="TyponineSans Reg" w:eastAsia="Arial Unicode MS" w:hAnsi="TyponineSans Reg" w:cs="Arial"/>
                <w:sz w:val="20"/>
                <w:szCs w:val="20"/>
              </w:rPr>
            </w:pPr>
          </w:p>
          <w:p w14:paraId="3F66F010" w14:textId="77777777" w:rsidR="00504913" w:rsidRPr="00EE3DCF" w:rsidRDefault="00504913" w:rsidP="00071D0F">
            <w:pPr>
              <w:snapToGrid w:val="0"/>
              <w:spacing w:after="0" w:line="240" w:lineRule="auto"/>
              <w:jc w:val="both"/>
              <w:rPr>
                <w:rFonts w:ascii="TyponineSans Reg" w:eastAsia="Arial Unicode MS" w:hAnsi="TyponineSans Reg" w:cs="Arial"/>
                <w:sz w:val="20"/>
                <w:szCs w:val="20"/>
              </w:rPr>
            </w:pPr>
          </w:p>
        </w:tc>
      </w:tr>
      <w:tr w:rsidR="00504913" w:rsidRPr="00EE3DCF" w14:paraId="3AEF6BED" w14:textId="77777777" w:rsidTr="00071D0F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0B07B011" w14:textId="77777777" w:rsidR="00504913" w:rsidRPr="00EE3DCF" w:rsidRDefault="00504913" w:rsidP="00071D0F">
            <w:pPr>
              <w:snapToGrid w:val="0"/>
              <w:spacing w:after="0" w:line="240" w:lineRule="auto"/>
              <w:rPr>
                <w:rFonts w:ascii="TyponineSans Reg" w:eastAsia="Arial Unicode MS" w:hAnsi="TyponineSans Reg" w:cs="Arial"/>
                <w:sz w:val="20"/>
                <w:szCs w:val="20"/>
              </w:rPr>
            </w:pPr>
            <w:r w:rsidRPr="00EE3DCF">
              <w:rPr>
                <w:rFonts w:ascii="TyponineSans Reg" w:eastAsia="Arial Unicode MS" w:hAnsi="TyponineSans Reg" w:cs="Arial"/>
                <w:sz w:val="20"/>
                <w:szCs w:val="20"/>
              </w:rPr>
              <w:t>32.</w:t>
            </w:r>
          </w:p>
        </w:tc>
        <w:tc>
          <w:tcPr>
            <w:tcW w:w="9339" w:type="dxa"/>
            <w:gridSpan w:val="17"/>
            <w:tcBorders>
              <w:top w:val="single" w:sz="4" w:space="0" w:color="000000"/>
              <w:right w:val="single" w:sz="4" w:space="0" w:color="000000"/>
            </w:tcBorders>
            <w:shd w:val="clear" w:color="auto" w:fill="FFFFCC"/>
          </w:tcPr>
          <w:p w14:paraId="40FA235D" w14:textId="77777777" w:rsidR="00504913" w:rsidRPr="00EE3DCF" w:rsidRDefault="00504913" w:rsidP="00071D0F">
            <w:pPr>
              <w:snapToGrid w:val="0"/>
              <w:spacing w:after="0" w:line="240" w:lineRule="auto"/>
              <w:jc w:val="both"/>
              <w:rPr>
                <w:rFonts w:ascii="TyponineSans Reg" w:eastAsia="Arial Unicode MS" w:hAnsi="TyponineSans Reg" w:cs="Arial"/>
                <w:sz w:val="20"/>
                <w:szCs w:val="20"/>
              </w:rPr>
            </w:pPr>
            <w:r w:rsidRPr="00EE3DCF">
              <w:rPr>
                <w:rFonts w:ascii="TyponineSans Reg" w:eastAsia="Arial Unicode MS" w:hAnsi="TyponineSans Reg" w:cs="Arial"/>
                <w:sz w:val="20"/>
                <w:szCs w:val="20"/>
              </w:rPr>
              <w:t>Prepoznatljivost organizacije kroz fina</w:t>
            </w:r>
            <w:r>
              <w:rPr>
                <w:rFonts w:ascii="TyponineSans Reg" w:eastAsia="Arial Unicode MS" w:hAnsi="TyponineSans Reg" w:cs="Arial"/>
                <w:sz w:val="20"/>
                <w:szCs w:val="20"/>
              </w:rPr>
              <w:t>ncirane projekte/programe u 2025</w:t>
            </w:r>
            <w:r w:rsidRPr="00EE3DCF">
              <w:rPr>
                <w:rFonts w:ascii="TyponineSans Reg" w:eastAsia="Arial Unicode MS" w:hAnsi="TyponineSans Reg" w:cs="Arial"/>
                <w:sz w:val="20"/>
                <w:szCs w:val="20"/>
              </w:rPr>
              <w:t>. godini</w:t>
            </w:r>
          </w:p>
          <w:p w14:paraId="572B808C" w14:textId="77777777" w:rsidR="00504913" w:rsidRPr="00EE3DCF" w:rsidRDefault="00504913" w:rsidP="00071D0F">
            <w:pPr>
              <w:spacing w:after="0" w:line="240" w:lineRule="auto"/>
              <w:jc w:val="both"/>
              <w:rPr>
                <w:rFonts w:ascii="TyponineSans Reg" w:eastAsia="Arial Unicode MS" w:hAnsi="TyponineSans Reg" w:cs="Arial"/>
                <w:i/>
                <w:sz w:val="20"/>
                <w:szCs w:val="20"/>
              </w:rPr>
            </w:pPr>
            <w:r w:rsidRPr="00EE3DCF">
              <w:rPr>
                <w:rFonts w:ascii="TyponineSans Reg" w:eastAsia="Arial Unicode MS" w:hAnsi="TyponineSans Reg" w:cs="Arial"/>
                <w:i/>
                <w:sz w:val="20"/>
                <w:szCs w:val="20"/>
              </w:rPr>
              <w:t>(molimo navedite nazive projekata/programa i tijela državne uprave, odnosno jedinica lokalne i područne (regi</w:t>
            </w:r>
            <w:r>
              <w:rPr>
                <w:rFonts w:ascii="TyponineSans Reg" w:eastAsia="Arial Unicode MS" w:hAnsi="TyponineSans Reg" w:cs="Arial"/>
                <w:i/>
                <w:sz w:val="20"/>
                <w:szCs w:val="20"/>
              </w:rPr>
              <w:t xml:space="preserve">onalne) samouprave koji su vam </w:t>
            </w:r>
            <w:r w:rsidRPr="00EE3DCF">
              <w:rPr>
                <w:rFonts w:ascii="TyponineSans Reg" w:eastAsia="Arial Unicode MS" w:hAnsi="TyponineSans Reg" w:cs="Arial"/>
                <w:i/>
                <w:sz w:val="20"/>
                <w:szCs w:val="20"/>
              </w:rPr>
              <w:t>odob</w:t>
            </w:r>
            <w:r>
              <w:rPr>
                <w:rFonts w:ascii="TyponineSans Reg" w:eastAsia="Arial Unicode MS" w:hAnsi="TyponineSans Reg" w:cs="Arial"/>
                <w:i/>
                <w:sz w:val="20"/>
                <w:szCs w:val="20"/>
              </w:rPr>
              <w:t>rili  bespovratne potpore u 2025</w:t>
            </w:r>
            <w:r w:rsidRPr="00EE3DCF">
              <w:rPr>
                <w:rFonts w:ascii="TyponineSans Reg" w:eastAsia="Arial Unicode MS" w:hAnsi="TyponineSans Reg" w:cs="Arial"/>
                <w:i/>
                <w:sz w:val="20"/>
                <w:szCs w:val="20"/>
              </w:rPr>
              <w:t>. godini)</w:t>
            </w:r>
          </w:p>
        </w:tc>
      </w:tr>
      <w:tr w:rsidR="00504913" w:rsidRPr="00EE3DCF" w14:paraId="2BB5DD02" w14:textId="77777777" w:rsidTr="00071D0F">
        <w:tc>
          <w:tcPr>
            <w:tcW w:w="9923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C409D" w14:textId="77777777" w:rsidR="00504913" w:rsidRPr="00EE3DCF" w:rsidRDefault="00504913" w:rsidP="00071D0F">
            <w:pPr>
              <w:snapToGrid w:val="0"/>
              <w:spacing w:after="0" w:line="240" w:lineRule="auto"/>
              <w:jc w:val="both"/>
              <w:rPr>
                <w:rFonts w:ascii="TyponineSans Reg" w:eastAsia="Arial Unicode MS" w:hAnsi="TyponineSans Reg" w:cs="Arial"/>
                <w:sz w:val="20"/>
                <w:szCs w:val="20"/>
              </w:rPr>
            </w:pPr>
          </w:p>
          <w:p w14:paraId="07176E87" w14:textId="77777777" w:rsidR="00504913" w:rsidRPr="00EE3DCF" w:rsidRDefault="00504913" w:rsidP="00071D0F">
            <w:pPr>
              <w:snapToGrid w:val="0"/>
              <w:spacing w:after="0" w:line="240" w:lineRule="auto"/>
              <w:jc w:val="both"/>
              <w:rPr>
                <w:rFonts w:ascii="TyponineSans Reg" w:eastAsia="Arial Unicode MS" w:hAnsi="TyponineSans Reg" w:cs="Arial"/>
                <w:sz w:val="20"/>
                <w:szCs w:val="20"/>
              </w:rPr>
            </w:pPr>
          </w:p>
          <w:p w14:paraId="28F7D9F5" w14:textId="77777777" w:rsidR="00504913" w:rsidRPr="00EE3DCF" w:rsidRDefault="00504913" w:rsidP="00071D0F">
            <w:pPr>
              <w:snapToGrid w:val="0"/>
              <w:spacing w:after="0" w:line="240" w:lineRule="auto"/>
              <w:jc w:val="both"/>
              <w:rPr>
                <w:rFonts w:ascii="TyponineSans Reg" w:eastAsia="Arial Unicode MS" w:hAnsi="TyponineSans Reg" w:cs="Arial"/>
                <w:sz w:val="20"/>
                <w:szCs w:val="20"/>
              </w:rPr>
            </w:pPr>
          </w:p>
          <w:p w14:paraId="47714639" w14:textId="77777777" w:rsidR="00504913" w:rsidRPr="00EE3DCF" w:rsidRDefault="00504913" w:rsidP="00071D0F">
            <w:pPr>
              <w:snapToGrid w:val="0"/>
              <w:spacing w:after="0" w:line="240" w:lineRule="auto"/>
              <w:jc w:val="both"/>
              <w:rPr>
                <w:rFonts w:ascii="TyponineSans Reg" w:eastAsia="Arial Unicode MS" w:hAnsi="TyponineSans Reg" w:cs="Arial"/>
                <w:sz w:val="20"/>
                <w:szCs w:val="20"/>
              </w:rPr>
            </w:pPr>
          </w:p>
          <w:p w14:paraId="5F9FD7B7" w14:textId="77777777" w:rsidR="00504913" w:rsidRPr="00EE3DCF" w:rsidRDefault="00504913" w:rsidP="00071D0F">
            <w:pPr>
              <w:snapToGrid w:val="0"/>
              <w:spacing w:after="0" w:line="240" w:lineRule="auto"/>
              <w:jc w:val="both"/>
              <w:rPr>
                <w:rFonts w:ascii="TyponineSans Reg" w:eastAsia="Arial Unicode MS" w:hAnsi="TyponineSans Reg" w:cs="Arial"/>
                <w:sz w:val="20"/>
                <w:szCs w:val="20"/>
              </w:rPr>
            </w:pPr>
          </w:p>
          <w:p w14:paraId="12236D9C" w14:textId="77777777" w:rsidR="00504913" w:rsidRPr="00EE3DCF" w:rsidRDefault="00504913" w:rsidP="00071D0F">
            <w:pPr>
              <w:snapToGrid w:val="0"/>
              <w:spacing w:after="0" w:line="240" w:lineRule="auto"/>
              <w:jc w:val="both"/>
              <w:rPr>
                <w:rFonts w:ascii="TyponineSans Reg" w:eastAsia="Arial Unicode MS" w:hAnsi="TyponineSans Reg" w:cs="Arial"/>
                <w:sz w:val="20"/>
                <w:szCs w:val="20"/>
              </w:rPr>
            </w:pPr>
          </w:p>
          <w:p w14:paraId="7430C340" w14:textId="77777777" w:rsidR="00504913" w:rsidRPr="00EE3DCF" w:rsidRDefault="00504913" w:rsidP="00071D0F">
            <w:pPr>
              <w:snapToGrid w:val="0"/>
              <w:spacing w:after="0" w:line="240" w:lineRule="auto"/>
              <w:jc w:val="both"/>
              <w:rPr>
                <w:rFonts w:ascii="TyponineSans Reg" w:eastAsia="Arial Unicode MS" w:hAnsi="TyponineSans Reg" w:cs="Arial"/>
                <w:sz w:val="20"/>
                <w:szCs w:val="20"/>
              </w:rPr>
            </w:pPr>
          </w:p>
          <w:p w14:paraId="0DBF5654" w14:textId="77777777" w:rsidR="00504913" w:rsidRPr="00EE3DCF" w:rsidRDefault="00504913" w:rsidP="00071D0F">
            <w:pPr>
              <w:snapToGrid w:val="0"/>
              <w:spacing w:after="0" w:line="240" w:lineRule="auto"/>
              <w:jc w:val="both"/>
              <w:rPr>
                <w:rFonts w:ascii="TyponineSans Reg" w:eastAsia="Arial Unicode MS" w:hAnsi="TyponineSans Reg" w:cs="Arial"/>
                <w:sz w:val="20"/>
                <w:szCs w:val="20"/>
              </w:rPr>
            </w:pPr>
          </w:p>
          <w:p w14:paraId="005F9389" w14:textId="77777777" w:rsidR="00504913" w:rsidRPr="00EE3DCF" w:rsidRDefault="00504913" w:rsidP="00071D0F">
            <w:pPr>
              <w:snapToGrid w:val="0"/>
              <w:spacing w:after="0" w:line="240" w:lineRule="auto"/>
              <w:jc w:val="both"/>
              <w:rPr>
                <w:rFonts w:ascii="TyponineSans Reg" w:eastAsia="Arial Unicode MS" w:hAnsi="TyponineSans Reg" w:cs="Arial"/>
                <w:sz w:val="20"/>
                <w:szCs w:val="20"/>
              </w:rPr>
            </w:pPr>
          </w:p>
          <w:p w14:paraId="6DAB9907" w14:textId="77777777" w:rsidR="00504913" w:rsidRPr="00EE3DCF" w:rsidRDefault="00504913" w:rsidP="00071D0F">
            <w:pPr>
              <w:snapToGrid w:val="0"/>
              <w:spacing w:after="0" w:line="240" w:lineRule="auto"/>
              <w:jc w:val="both"/>
              <w:rPr>
                <w:rFonts w:ascii="TyponineSans Reg" w:eastAsia="Arial Unicode MS" w:hAnsi="TyponineSans Reg" w:cs="Arial"/>
                <w:sz w:val="20"/>
                <w:szCs w:val="20"/>
              </w:rPr>
            </w:pPr>
          </w:p>
          <w:p w14:paraId="6B1A8C77" w14:textId="77777777" w:rsidR="00504913" w:rsidRPr="00EE3DCF" w:rsidRDefault="00504913" w:rsidP="00071D0F">
            <w:pPr>
              <w:snapToGrid w:val="0"/>
              <w:spacing w:after="0" w:line="240" w:lineRule="auto"/>
              <w:jc w:val="both"/>
              <w:rPr>
                <w:rFonts w:ascii="TyponineSans Reg" w:eastAsia="Arial Unicode MS" w:hAnsi="TyponineSans Reg" w:cs="Arial"/>
                <w:sz w:val="20"/>
                <w:szCs w:val="20"/>
              </w:rPr>
            </w:pPr>
          </w:p>
          <w:p w14:paraId="748BA13F" w14:textId="77777777" w:rsidR="00504913" w:rsidRPr="00EE3DCF" w:rsidRDefault="00504913" w:rsidP="00071D0F">
            <w:pPr>
              <w:snapToGrid w:val="0"/>
              <w:spacing w:after="0" w:line="240" w:lineRule="auto"/>
              <w:jc w:val="both"/>
              <w:rPr>
                <w:rFonts w:ascii="TyponineSans Reg" w:eastAsia="Arial Unicode MS" w:hAnsi="TyponineSans Reg" w:cs="Arial"/>
                <w:sz w:val="20"/>
                <w:szCs w:val="20"/>
              </w:rPr>
            </w:pPr>
          </w:p>
        </w:tc>
      </w:tr>
    </w:tbl>
    <w:p w14:paraId="7AEC5796" w14:textId="77777777" w:rsidR="00504913" w:rsidRPr="00EE3DCF" w:rsidRDefault="00504913" w:rsidP="00504913">
      <w:pPr>
        <w:pStyle w:val="Bezproreda"/>
        <w:rPr>
          <w:rFonts w:ascii="TyponineSans Reg" w:hAnsi="TyponineSans Reg" w:cs="Tahoma"/>
          <w:sz w:val="20"/>
          <w:szCs w:val="20"/>
        </w:rPr>
      </w:pPr>
    </w:p>
    <w:p w14:paraId="57E908BB" w14:textId="77777777" w:rsidR="00504913" w:rsidRPr="00EE3DCF" w:rsidRDefault="00504913" w:rsidP="00504913">
      <w:pPr>
        <w:pStyle w:val="Bezproreda"/>
        <w:rPr>
          <w:rFonts w:ascii="TyponineSans Reg" w:hAnsi="TyponineSans Reg" w:cs="Tahoma"/>
          <w:sz w:val="20"/>
          <w:szCs w:val="20"/>
        </w:rPr>
      </w:pPr>
    </w:p>
    <w:p w14:paraId="2200D5DC" w14:textId="77777777" w:rsidR="00504913" w:rsidRDefault="00504913" w:rsidP="00504913">
      <w:pPr>
        <w:pStyle w:val="Bezproreda"/>
        <w:rPr>
          <w:rFonts w:ascii="TyponineSans Reg" w:hAnsi="TyponineSans Reg" w:cs="Tahoma"/>
          <w:sz w:val="20"/>
          <w:szCs w:val="20"/>
        </w:rPr>
      </w:pPr>
    </w:p>
    <w:p w14:paraId="1519304B" w14:textId="77777777" w:rsidR="00504913" w:rsidRDefault="00504913" w:rsidP="00504913">
      <w:pPr>
        <w:pStyle w:val="Bezproreda"/>
        <w:rPr>
          <w:rFonts w:ascii="TyponineSans Reg" w:hAnsi="TyponineSans Reg" w:cs="Tahoma"/>
          <w:sz w:val="20"/>
          <w:szCs w:val="20"/>
        </w:rPr>
      </w:pPr>
    </w:p>
    <w:p w14:paraId="025E58C9" w14:textId="77777777" w:rsidR="00504913" w:rsidRDefault="00504913" w:rsidP="00504913">
      <w:pPr>
        <w:pStyle w:val="Bezproreda"/>
        <w:rPr>
          <w:rFonts w:ascii="TyponineSans Reg" w:hAnsi="TyponineSans Reg" w:cs="Tahoma"/>
          <w:sz w:val="20"/>
          <w:szCs w:val="20"/>
        </w:rPr>
      </w:pPr>
    </w:p>
    <w:p w14:paraId="7880B896" w14:textId="77777777" w:rsidR="00504913" w:rsidRDefault="00504913" w:rsidP="00504913">
      <w:pPr>
        <w:pStyle w:val="Bezproreda"/>
        <w:rPr>
          <w:rFonts w:ascii="TyponineSans Reg" w:hAnsi="TyponineSans Reg" w:cs="Tahoma"/>
          <w:sz w:val="20"/>
          <w:szCs w:val="20"/>
        </w:rPr>
      </w:pPr>
    </w:p>
    <w:p w14:paraId="7D363AB7" w14:textId="77777777" w:rsidR="00504913" w:rsidRDefault="00504913" w:rsidP="00504913">
      <w:pPr>
        <w:pStyle w:val="Bezproreda"/>
        <w:rPr>
          <w:rFonts w:ascii="TyponineSans Reg" w:hAnsi="TyponineSans Reg" w:cs="Tahoma"/>
          <w:sz w:val="20"/>
          <w:szCs w:val="20"/>
        </w:rPr>
      </w:pPr>
    </w:p>
    <w:p w14:paraId="247788BA" w14:textId="77777777" w:rsidR="00504913" w:rsidRDefault="00504913" w:rsidP="00504913">
      <w:pPr>
        <w:pStyle w:val="Bezproreda"/>
        <w:rPr>
          <w:rFonts w:ascii="TyponineSans Reg" w:hAnsi="TyponineSans Reg" w:cs="Tahoma"/>
          <w:sz w:val="20"/>
          <w:szCs w:val="20"/>
        </w:rPr>
      </w:pPr>
    </w:p>
    <w:p w14:paraId="18C4FFFE" w14:textId="77777777" w:rsidR="00504913" w:rsidRDefault="00504913" w:rsidP="00504913">
      <w:pPr>
        <w:pStyle w:val="Bezproreda"/>
        <w:rPr>
          <w:rFonts w:ascii="TyponineSans Reg" w:hAnsi="TyponineSans Reg" w:cs="Tahoma"/>
          <w:sz w:val="20"/>
          <w:szCs w:val="20"/>
        </w:rPr>
      </w:pPr>
    </w:p>
    <w:p w14:paraId="589D847F" w14:textId="77777777" w:rsidR="00504913" w:rsidRDefault="00504913" w:rsidP="00504913">
      <w:pPr>
        <w:pStyle w:val="Bezproreda"/>
        <w:rPr>
          <w:rFonts w:ascii="TyponineSans Reg" w:hAnsi="TyponineSans Reg" w:cs="Tahoma"/>
          <w:sz w:val="20"/>
          <w:szCs w:val="20"/>
        </w:rPr>
      </w:pPr>
    </w:p>
    <w:p w14:paraId="2DF0D215" w14:textId="77777777" w:rsidR="00504913" w:rsidRDefault="00504913" w:rsidP="00504913">
      <w:pPr>
        <w:pStyle w:val="Bezproreda"/>
        <w:rPr>
          <w:rFonts w:ascii="TyponineSans Reg" w:hAnsi="TyponineSans Reg" w:cs="Tahoma"/>
          <w:sz w:val="20"/>
          <w:szCs w:val="20"/>
        </w:rPr>
      </w:pPr>
    </w:p>
    <w:p w14:paraId="0AB83038" w14:textId="77777777" w:rsidR="00504913" w:rsidRPr="00EE3DCF" w:rsidRDefault="00504913" w:rsidP="00504913">
      <w:pPr>
        <w:pStyle w:val="Bezproreda"/>
        <w:rPr>
          <w:rFonts w:ascii="TyponineSans Reg" w:hAnsi="TyponineSans Reg" w:cs="Tahoma"/>
          <w:sz w:val="20"/>
          <w:szCs w:val="20"/>
        </w:rPr>
      </w:pPr>
    </w:p>
    <w:p w14:paraId="571E9DD9" w14:textId="77777777" w:rsidR="00504913" w:rsidRPr="00EE3DCF" w:rsidRDefault="00504913" w:rsidP="00504913">
      <w:pPr>
        <w:pStyle w:val="Bezproreda"/>
        <w:rPr>
          <w:rFonts w:ascii="TyponineSans Reg" w:hAnsi="TyponineSans Reg" w:cs="Tahoma"/>
          <w:sz w:val="20"/>
          <w:szCs w:val="20"/>
        </w:rPr>
      </w:pPr>
    </w:p>
    <w:tbl>
      <w:tblPr>
        <w:tblW w:w="0" w:type="auto"/>
        <w:tblInd w:w="-20" w:type="dxa"/>
        <w:tblLayout w:type="fixed"/>
        <w:tblLook w:val="0000" w:firstRow="0" w:lastRow="0" w:firstColumn="0" w:lastColumn="0" w:noHBand="0" w:noVBand="0"/>
      </w:tblPr>
      <w:tblGrid>
        <w:gridCol w:w="5880"/>
        <w:gridCol w:w="4014"/>
      </w:tblGrid>
      <w:tr w:rsidR="00504913" w:rsidRPr="00EE3DCF" w14:paraId="5B9ED69C" w14:textId="77777777" w:rsidTr="00071D0F">
        <w:trPr>
          <w:trHeight w:val="323"/>
        </w:trPr>
        <w:tc>
          <w:tcPr>
            <w:tcW w:w="9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14:paraId="4C9A6EF0" w14:textId="77777777" w:rsidR="00504913" w:rsidRPr="00EE3DCF" w:rsidRDefault="00504913" w:rsidP="00071D0F">
            <w:pPr>
              <w:pStyle w:val="Bezproreda"/>
              <w:numPr>
                <w:ilvl w:val="0"/>
                <w:numId w:val="3"/>
              </w:numPr>
              <w:snapToGrid w:val="0"/>
              <w:rPr>
                <w:rFonts w:ascii="TyponineSans Reg" w:hAnsi="TyponineSans Reg" w:cs="Tahoma"/>
                <w:b/>
                <w:sz w:val="20"/>
                <w:szCs w:val="20"/>
              </w:rPr>
            </w:pPr>
            <w:r w:rsidRPr="00EE3DCF">
              <w:rPr>
                <w:rFonts w:ascii="TyponineSans Reg" w:hAnsi="TyponineSans Reg" w:cs="Tahoma"/>
                <w:b/>
                <w:sz w:val="20"/>
                <w:szCs w:val="20"/>
              </w:rPr>
              <w:t>PODACI O PROJEKTU</w:t>
            </w:r>
          </w:p>
        </w:tc>
      </w:tr>
      <w:tr w:rsidR="00504913" w:rsidRPr="00EE3DCF" w14:paraId="3E1A7909" w14:textId="77777777" w:rsidTr="00071D0F">
        <w:trPr>
          <w:trHeight w:val="408"/>
        </w:trPr>
        <w:tc>
          <w:tcPr>
            <w:tcW w:w="5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779C0E50" w14:textId="77777777" w:rsidR="00504913" w:rsidRPr="00EE3DCF" w:rsidRDefault="00504913" w:rsidP="00071D0F">
            <w:pPr>
              <w:pStyle w:val="Bezproreda"/>
              <w:numPr>
                <w:ilvl w:val="1"/>
                <w:numId w:val="2"/>
              </w:numPr>
              <w:tabs>
                <w:tab w:val="left" w:pos="284"/>
              </w:tabs>
              <w:snapToGrid w:val="0"/>
              <w:ind w:left="0" w:firstLine="0"/>
              <w:rPr>
                <w:rFonts w:ascii="TyponineSans Reg" w:hAnsi="TyponineSans Reg" w:cs="Tahoma"/>
                <w:sz w:val="20"/>
                <w:szCs w:val="20"/>
              </w:rPr>
            </w:pPr>
            <w:r w:rsidRPr="00EE3DCF">
              <w:rPr>
                <w:rFonts w:ascii="TyponineSans Reg" w:hAnsi="TyponineSans Reg" w:cs="Tahoma"/>
                <w:sz w:val="20"/>
                <w:szCs w:val="20"/>
              </w:rPr>
              <w:t xml:space="preserve">   Naziv projekta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DE05A1" w14:textId="77777777" w:rsidR="00504913" w:rsidRPr="00EE3DCF" w:rsidRDefault="00504913" w:rsidP="00071D0F">
            <w:pPr>
              <w:pStyle w:val="Bezproreda"/>
              <w:snapToGrid w:val="0"/>
              <w:rPr>
                <w:rFonts w:ascii="TyponineSans Reg" w:hAnsi="TyponineSans Reg" w:cs="Tahoma"/>
                <w:sz w:val="20"/>
                <w:szCs w:val="20"/>
              </w:rPr>
            </w:pPr>
          </w:p>
          <w:p w14:paraId="388AC0FD" w14:textId="77777777" w:rsidR="00504913" w:rsidRPr="00EE3DCF" w:rsidRDefault="00504913" w:rsidP="00071D0F">
            <w:pPr>
              <w:pStyle w:val="Bezproreda"/>
              <w:snapToGrid w:val="0"/>
              <w:rPr>
                <w:rFonts w:ascii="TyponineSans Reg" w:hAnsi="TyponineSans Reg" w:cs="Tahoma"/>
                <w:sz w:val="20"/>
                <w:szCs w:val="20"/>
              </w:rPr>
            </w:pPr>
          </w:p>
        </w:tc>
      </w:tr>
      <w:tr w:rsidR="00504913" w:rsidRPr="00EE3DCF" w14:paraId="033F015C" w14:textId="77777777" w:rsidTr="00071D0F">
        <w:trPr>
          <w:trHeight w:val="363"/>
        </w:trPr>
        <w:tc>
          <w:tcPr>
            <w:tcW w:w="5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18A220EB" w14:textId="77777777" w:rsidR="00504913" w:rsidRPr="00EE3DCF" w:rsidRDefault="00504913" w:rsidP="00071D0F">
            <w:pPr>
              <w:pStyle w:val="Bezproreda"/>
              <w:numPr>
                <w:ilvl w:val="1"/>
                <w:numId w:val="2"/>
              </w:numPr>
              <w:tabs>
                <w:tab w:val="left" w:pos="284"/>
              </w:tabs>
              <w:snapToGrid w:val="0"/>
              <w:ind w:left="0" w:firstLine="0"/>
              <w:rPr>
                <w:rFonts w:ascii="TyponineSans Reg" w:hAnsi="TyponineSans Reg" w:cs="Tahoma"/>
                <w:sz w:val="20"/>
                <w:szCs w:val="20"/>
              </w:rPr>
            </w:pPr>
            <w:r w:rsidRPr="00EE3DCF">
              <w:rPr>
                <w:rFonts w:ascii="TyponineSans Reg" w:hAnsi="TyponineSans Reg" w:cs="Tahoma"/>
                <w:sz w:val="20"/>
                <w:szCs w:val="20"/>
              </w:rPr>
              <w:t xml:space="preserve">   Predviđeni početak i završetak provedbe projekta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D59843" w14:textId="77777777" w:rsidR="00504913" w:rsidRPr="00EE3DCF" w:rsidRDefault="00504913" w:rsidP="00071D0F">
            <w:pPr>
              <w:pStyle w:val="Bezproreda"/>
              <w:snapToGrid w:val="0"/>
              <w:rPr>
                <w:rFonts w:ascii="TyponineSans Reg" w:hAnsi="TyponineSans Reg" w:cs="Tahoma"/>
                <w:sz w:val="20"/>
                <w:szCs w:val="20"/>
              </w:rPr>
            </w:pPr>
          </w:p>
        </w:tc>
      </w:tr>
      <w:tr w:rsidR="00504913" w:rsidRPr="00EE3DCF" w14:paraId="0C2E3F86" w14:textId="77777777" w:rsidTr="00071D0F">
        <w:trPr>
          <w:trHeight w:val="368"/>
        </w:trPr>
        <w:tc>
          <w:tcPr>
            <w:tcW w:w="5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2323D0AF" w14:textId="77777777" w:rsidR="00504913" w:rsidRPr="00EE3DCF" w:rsidRDefault="00504913" w:rsidP="00071D0F">
            <w:pPr>
              <w:pStyle w:val="Bezproreda"/>
              <w:numPr>
                <w:ilvl w:val="1"/>
                <w:numId w:val="2"/>
              </w:numPr>
              <w:tabs>
                <w:tab w:val="left" w:pos="284"/>
              </w:tabs>
              <w:snapToGrid w:val="0"/>
              <w:ind w:left="0" w:firstLine="0"/>
              <w:rPr>
                <w:rFonts w:ascii="TyponineSans Reg" w:hAnsi="TyponineSans Reg" w:cs="Tahoma"/>
                <w:sz w:val="20"/>
                <w:szCs w:val="20"/>
              </w:rPr>
            </w:pPr>
            <w:r w:rsidRPr="00EE3DCF">
              <w:rPr>
                <w:rFonts w:ascii="TyponineSans Reg" w:hAnsi="TyponineSans Reg" w:cs="Tahoma"/>
                <w:sz w:val="20"/>
                <w:szCs w:val="20"/>
              </w:rPr>
              <w:t xml:space="preserve">   Zemljopisno područje provedbe (područje cijele županije, mjesni odbor, zaseok…)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098E23" w14:textId="77777777" w:rsidR="00504913" w:rsidRPr="00EE3DCF" w:rsidRDefault="00504913" w:rsidP="00071D0F">
            <w:pPr>
              <w:pStyle w:val="Bezproreda"/>
              <w:snapToGrid w:val="0"/>
              <w:rPr>
                <w:rFonts w:ascii="TyponineSans Reg" w:hAnsi="TyponineSans Reg" w:cs="Tahoma"/>
                <w:sz w:val="20"/>
                <w:szCs w:val="20"/>
              </w:rPr>
            </w:pPr>
          </w:p>
          <w:p w14:paraId="799EA6E8" w14:textId="77777777" w:rsidR="00504913" w:rsidRPr="00EE3DCF" w:rsidRDefault="00504913" w:rsidP="00071D0F">
            <w:pPr>
              <w:pStyle w:val="Bezproreda"/>
              <w:snapToGrid w:val="0"/>
              <w:rPr>
                <w:rFonts w:ascii="TyponineSans Reg" w:hAnsi="TyponineSans Reg" w:cs="Tahoma"/>
                <w:sz w:val="20"/>
                <w:szCs w:val="20"/>
              </w:rPr>
            </w:pPr>
          </w:p>
          <w:p w14:paraId="56761C73" w14:textId="77777777" w:rsidR="00504913" w:rsidRPr="00EE3DCF" w:rsidRDefault="00504913" w:rsidP="00071D0F">
            <w:pPr>
              <w:pStyle w:val="Bezproreda"/>
              <w:snapToGrid w:val="0"/>
              <w:rPr>
                <w:rFonts w:ascii="TyponineSans Reg" w:hAnsi="TyponineSans Reg" w:cs="Tahoma"/>
                <w:sz w:val="20"/>
                <w:szCs w:val="20"/>
              </w:rPr>
            </w:pPr>
          </w:p>
        </w:tc>
      </w:tr>
      <w:tr w:rsidR="00504913" w:rsidRPr="00EE3DCF" w14:paraId="57392E02" w14:textId="77777777" w:rsidTr="00071D0F">
        <w:trPr>
          <w:trHeight w:val="368"/>
        </w:trPr>
        <w:tc>
          <w:tcPr>
            <w:tcW w:w="5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65479FB0" w14:textId="77777777" w:rsidR="00504913" w:rsidRPr="00EE3DCF" w:rsidRDefault="00504913" w:rsidP="00071D0F">
            <w:pPr>
              <w:pStyle w:val="Bezproreda"/>
              <w:numPr>
                <w:ilvl w:val="1"/>
                <w:numId w:val="2"/>
              </w:numPr>
              <w:tabs>
                <w:tab w:val="left" w:pos="284"/>
              </w:tabs>
              <w:snapToGrid w:val="0"/>
              <w:ind w:left="0" w:firstLine="0"/>
              <w:rPr>
                <w:rFonts w:ascii="TyponineSans Reg" w:hAnsi="TyponineSans Reg" w:cs="Tahoma"/>
                <w:sz w:val="20"/>
                <w:szCs w:val="20"/>
              </w:rPr>
            </w:pPr>
            <w:r w:rsidRPr="00EE3DCF">
              <w:rPr>
                <w:rFonts w:ascii="TyponineSans Reg" w:hAnsi="TyponineSans Reg" w:cs="Tahoma"/>
                <w:sz w:val="20"/>
                <w:szCs w:val="20"/>
              </w:rPr>
              <w:t xml:space="preserve">   Provodi li se program u suradnji s partnerima (navesti naziv partnera, OIB te njegovu ulogu u projektu)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C622FE" w14:textId="77777777" w:rsidR="00504913" w:rsidRPr="00EE3DCF" w:rsidRDefault="00504913" w:rsidP="00071D0F">
            <w:pPr>
              <w:pStyle w:val="Bezproreda"/>
              <w:snapToGrid w:val="0"/>
              <w:rPr>
                <w:rFonts w:ascii="TyponineSans Reg" w:hAnsi="TyponineSans Reg" w:cs="Tahoma"/>
                <w:sz w:val="20"/>
                <w:szCs w:val="20"/>
              </w:rPr>
            </w:pPr>
          </w:p>
        </w:tc>
      </w:tr>
      <w:tr w:rsidR="00504913" w:rsidRPr="00EE3DCF" w14:paraId="7A78CC59" w14:textId="77777777" w:rsidTr="00071D0F">
        <w:trPr>
          <w:trHeight w:val="371"/>
        </w:trPr>
        <w:tc>
          <w:tcPr>
            <w:tcW w:w="5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7A6E45C" w14:textId="77777777" w:rsidR="00504913" w:rsidRPr="00EE3DCF" w:rsidRDefault="00504913" w:rsidP="00071D0F">
            <w:pPr>
              <w:pStyle w:val="Bezproreda"/>
              <w:numPr>
                <w:ilvl w:val="1"/>
                <w:numId w:val="2"/>
              </w:numPr>
              <w:tabs>
                <w:tab w:val="left" w:pos="284"/>
              </w:tabs>
              <w:snapToGrid w:val="0"/>
              <w:ind w:left="0" w:firstLine="0"/>
              <w:rPr>
                <w:rFonts w:ascii="TyponineSans Reg" w:hAnsi="TyponineSans Reg" w:cs="Tahoma"/>
                <w:sz w:val="20"/>
                <w:szCs w:val="20"/>
              </w:rPr>
            </w:pPr>
            <w:r w:rsidRPr="00EE3DCF">
              <w:rPr>
                <w:rFonts w:ascii="TyponineSans Reg" w:hAnsi="TyponineSans Reg" w:cs="Tahoma"/>
                <w:sz w:val="20"/>
                <w:szCs w:val="20"/>
              </w:rPr>
              <w:t xml:space="preserve">   Ukupan iznos potreban za provedbu projekta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936AE5" w14:textId="77777777" w:rsidR="00504913" w:rsidRPr="00EE3DCF" w:rsidRDefault="00504913" w:rsidP="00071D0F">
            <w:pPr>
              <w:pStyle w:val="Bezproreda"/>
              <w:snapToGrid w:val="0"/>
              <w:rPr>
                <w:rFonts w:ascii="TyponineSans Reg" w:hAnsi="TyponineSans Reg" w:cs="Tahoma"/>
                <w:sz w:val="20"/>
                <w:szCs w:val="20"/>
              </w:rPr>
            </w:pPr>
          </w:p>
        </w:tc>
      </w:tr>
      <w:tr w:rsidR="00504913" w:rsidRPr="00EE3DCF" w14:paraId="61E9D183" w14:textId="77777777" w:rsidTr="00071D0F">
        <w:trPr>
          <w:trHeight w:val="393"/>
        </w:trPr>
        <w:tc>
          <w:tcPr>
            <w:tcW w:w="5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07446786" w14:textId="77777777" w:rsidR="00504913" w:rsidRPr="00EE3DCF" w:rsidRDefault="00504913" w:rsidP="00071D0F">
            <w:pPr>
              <w:pStyle w:val="Bezproreda"/>
              <w:snapToGrid w:val="0"/>
              <w:rPr>
                <w:rFonts w:ascii="TyponineSans Reg" w:hAnsi="TyponineSans Reg" w:cs="Tahoma"/>
                <w:sz w:val="20"/>
                <w:szCs w:val="20"/>
              </w:rPr>
            </w:pPr>
            <w:r w:rsidRPr="00EE3DCF">
              <w:rPr>
                <w:rFonts w:ascii="TyponineSans Reg" w:hAnsi="TyponineSans Reg" w:cs="Tahoma"/>
                <w:sz w:val="20"/>
                <w:szCs w:val="20"/>
              </w:rPr>
              <w:lastRenderedPageBreak/>
              <w:t xml:space="preserve">6.1.   Iznos koji se traži od </w:t>
            </w:r>
            <w:r>
              <w:rPr>
                <w:rFonts w:ascii="TyponineSans Reg" w:hAnsi="TyponineSans Reg" w:cs="Tahoma"/>
                <w:sz w:val="20"/>
                <w:szCs w:val="20"/>
              </w:rPr>
              <w:t>Ustanove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443673" w14:textId="77777777" w:rsidR="00504913" w:rsidRPr="00EE3DCF" w:rsidRDefault="00504913" w:rsidP="00071D0F">
            <w:pPr>
              <w:pStyle w:val="Bezproreda"/>
              <w:snapToGrid w:val="0"/>
              <w:rPr>
                <w:rFonts w:ascii="TyponineSans Reg" w:hAnsi="TyponineSans Reg" w:cs="Tahoma"/>
                <w:sz w:val="20"/>
                <w:szCs w:val="20"/>
              </w:rPr>
            </w:pPr>
          </w:p>
        </w:tc>
      </w:tr>
      <w:tr w:rsidR="00504913" w:rsidRPr="00EE3DCF" w14:paraId="6B3C2E96" w14:textId="77777777" w:rsidTr="00071D0F">
        <w:trPr>
          <w:trHeight w:val="393"/>
        </w:trPr>
        <w:tc>
          <w:tcPr>
            <w:tcW w:w="5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62177278" w14:textId="77777777" w:rsidR="00504913" w:rsidRPr="00EE3DCF" w:rsidRDefault="00504913" w:rsidP="00071D0F">
            <w:pPr>
              <w:pStyle w:val="Bezproreda"/>
              <w:snapToGrid w:val="0"/>
              <w:rPr>
                <w:rFonts w:ascii="TyponineSans Reg" w:hAnsi="TyponineSans Reg" w:cs="Tahoma"/>
                <w:sz w:val="20"/>
                <w:szCs w:val="20"/>
              </w:rPr>
            </w:pPr>
            <w:r w:rsidRPr="00EE3DCF">
              <w:rPr>
                <w:rFonts w:ascii="TyponineSans Reg" w:hAnsi="TyponineSans Reg" w:cs="Tahoma"/>
                <w:sz w:val="20"/>
                <w:szCs w:val="20"/>
              </w:rPr>
              <w:t>6.2.  Je li za provedbu zatražen ili osiguran iznos iz drugih izvora (tijela državne uprave i/ili JLP( R )S , iz fondova EU ili od drugih donatora. Navesti koliko je odobreno i od koga) ?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8F444E" w14:textId="77777777" w:rsidR="00504913" w:rsidRPr="00EE3DCF" w:rsidRDefault="00504913" w:rsidP="00071D0F">
            <w:pPr>
              <w:pStyle w:val="Bezproreda"/>
              <w:snapToGrid w:val="0"/>
              <w:rPr>
                <w:rFonts w:ascii="TyponineSans Reg" w:hAnsi="TyponineSans Reg" w:cs="Tahoma"/>
                <w:sz w:val="20"/>
                <w:szCs w:val="20"/>
              </w:rPr>
            </w:pPr>
          </w:p>
        </w:tc>
      </w:tr>
      <w:tr w:rsidR="00504913" w:rsidRPr="00EE3DCF" w14:paraId="2D658E19" w14:textId="77777777" w:rsidTr="00071D0F">
        <w:trPr>
          <w:trHeight w:val="315"/>
        </w:trPr>
        <w:tc>
          <w:tcPr>
            <w:tcW w:w="9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7ED430EA" w14:textId="77777777" w:rsidR="00504913" w:rsidRPr="00EE3DCF" w:rsidRDefault="00504913" w:rsidP="00071D0F">
            <w:pPr>
              <w:pStyle w:val="Bezproreda"/>
              <w:snapToGrid w:val="0"/>
              <w:rPr>
                <w:rFonts w:ascii="TyponineSans Reg" w:hAnsi="TyponineSans Reg" w:cs="Tahoma"/>
                <w:sz w:val="20"/>
                <w:szCs w:val="20"/>
              </w:rPr>
            </w:pPr>
            <w:r w:rsidRPr="00EE3DCF">
              <w:rPr>
                <w:rFonts w:ascii="TyponineSans Reg" w:hAnsi="TyponineSans Reg" w:cs="Tahoma"/>
                <w:sz w:val="20"/>
                <w:szCs w:val="20"/>
              </w:rPr>
              <w:t>7.   Osobe odgovorne za provedbu projekta</w:t>
            </w:r>
          </w:p>
        </w:tc>
      </w:tr>
      <w:tr w:rsidR="00504913" w:rsidRPr="00EE3DCF" w14:paraId="33293E6C" w14:textId="77777777" w:rsidTr="00071D0F">
        <w:trPr>
          <w:trHeight w:val="373"/>
        </w:trPr>
        <w:tc>
          <w:tcPr>
            <w:tcW w:w="5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2C09301F" w14:textId="77777777" w:rsidR="00504913" w:rsidRPr="00EE3DCF" w:rsidRDefault="00504913" w:rsidP="00071D0F">
            <w:pPr>
              <w:pStyle w:val="Bezproreda"/>
              <w:numPr>
                <w:ilvl w:val="0"/>
                <w:numId w:val="4"/>
              </w:numPr>
              <w:snapToGrid w:val="0"/>
              <w:rPr>
                <w:rFonts w:ascii="TyponineSans Reg" w:hAnsi="TyponineSans Reg" w:cs="Tahoma"/>
                <w:sz w:val="20"/>
                <w:szCs w:val="20"/>
              </w:rPr>
            </w:pPr>
            <w:r w:rsidRPr="00EE3DCF">
              <w:rPr>
                <w:rFonts w:ascii="TyponineSans Reg" w:hAnsi="TyponineSans Reg" w:cs="Tahoma"/>
                <w:sz w:val="20"/>
                <w:szCs w:val="20"/>
              </w:rPr>
              <w:t>Voditeljica/voditelj projekta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87E355" w14:textId="77777777" w:rsidR="00504913" w:rsidRPr="00EE3DCF" w:rsidRDefault="00504913" w:rsidP="00071D0F">
            <w:pPr>
              <w:pStyle w:val="Bezproreda"/>
              <w:rPr>
                <w:rFonts w:ascii="TyponineSans Reg" w:hAnsi="TyponineSans Reg" w:cs="Tahoma"/>
                <w:sz w:val="20"/>
                <w:szCs w:val="20"/>
              </w:rPr>
            </w:pPr>
          </w:p>
        </w:tc>
      </w:tr>
      <w:tr w:rsidR="00504913" w:rsidRPr="00EE3DCF" w14:paraId="11A90685" w14:textId="77777777" w:rsidTr="00071D0F">
        <w:trPr>
          <w:trHeight w:val="373"/>
        </w:trPr>
        <w:tc>
          <w:tcPr>
            <w:tcW w:w="5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504C8987" w14:textId="77777777" w:rsidR="00504913" w:rsidRPr="00EE3DCF" w:rsidRDefault="00504913" w:rsidP="00071D0F">
            <w:pPr>
              <w:pStyle w:val="Bezproreda"/>
              <w:numPr>
                <w:ilvl w:val="0"/>
                <w:numId w:val="4"/>
              </w:numPr>
              <w:snapToGrid w:val="0"/>
              <w:rPr>
                <w:rFonts w:ascii="TyponineSans Reg" w:hAnsi="TyponineSans Reg" w:cs="Tahoma"/>
                <w:sz w:val="20"/>
                <w:szCs w:val="20"/>
              </w:rPr>
            </w:pPr>
            <w:r w:rsidRPr="00EE3DCF">
              <w:rPr>
                <w:rFonts w:ascii="TyponineSans Reg" w:hAnsi="TyponineSans Reg" w:cs="Tahoma"/>
                <w:sz w:val="20"/>
                <w:szCs w:val="20"/>
              </w:rPr>
              <w:t>Stručna sprema i radno iskustvo voditelja/voditeljice projekta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44E725" w14:textId="77777777" w:rsidR="00504913" w:rsidRPr="00EE3DCF" w:rsidRDefault="00504913" w:rsidP="00071D0F">
            <w:pPr>
              <w:pStyle w:val="Bezproreda"/>
              <w:rPr>
                <w:rFonts w:ascii="TyponineSans Reg" w:hAnsi="TyponineSans Reg" w:cs="Tahoma"/>
                <w:sz w:val="20"/>
                <w:szCs w:val="20"/>
              </w:rPr>
            </w:pPr>
          </w:p>
          <w:p w14:paraId="25644DE2" w14:textId="77777777" w:rsidR="00504913" w:rsidRPr="00EE3DCF" w:rsidRDefault="00504913" w:rsidP="00071D0F">
            <w:pPr>
              <w:pStyle w:val="Bezproreda"/>
              <w:rPr>
                <w:rFonts w:ascii="TyponineSans Reg" w:hAnsi="TyponineSans Reg" w:cs="Tahoma"/>
                <w:sz w:val="20"/>
                <w:szCs w:val="20"/>
              </w:rPr>
            </w:pPr>
          </w:p>
          <w:p w14:paraId="140CAFF8" w14:textId="77777777" w:rsidR="00504913" w:rsidRPr="00EE3DCF" w:rsidRDefault="00504913" w:rsidP="00071D0F">
            <w:pPr>
              <w:pStyle w:val="Bezproreda"/>
              <w:rPr>
                <w:rFonts w:ascii="TyponineSans Reg" w:hAnsi="TyponineSans Reg" w:cs="Tahoma"/>
                <w:sz w:val="20"/>
                <w:szCs w:val="20"/>
              </w:rPr>
            </w:pPr>
          </w:p>
          <w:p w14:paraId="45C780E7" w14:textId="77777777" w:rsidR="00504913" w:rsidRPr="00EE3DCF" w:rsidRDefault="00504913" w:rsidP="00071D0F">
            <w:pPr>
              <w:pStyle w:val="Bezproreda"/>
              <w:rPr>
                <w:rFonts w:ascii="TyponineSans Reg" w:hAnsi="TyponineSans Reg" w:cs="Tahoma"/>
                <w:sz w:val="20"/>
                <w:szCs w:val="20"/>
              </w:rPr>
            </w:pPr>
          </w:p>
        </w:tc>
      </w:tr>
    </w:tbl>
    <w:p w14:paraId="1C6BE5AC" w14:textId="77777777" w:rsidR="00504913" w:rsidRPr="00EE3DCF" w:rsidRDefault="00504913" w:rsidP="00504913">
      <w:pPr>
        <w:rPr>
          <w:rFonts w:ascii="TyponineSans Reg" w:hAnsi="TyponineSans Reg" w:cs="Tahoma"/>
          <w:sz w:val="20"/>
          <w:szCs w:val="20"/>
        </w:rPr>
      </w:pPr>
    </w:p>
    <w:p w14:paraId="7256CAA7" w14:textId="77777777" w:rsidR="00504913" w:rsidRPr="00EE3DCF" w:rsidRDefault="00504913" w:rsidP="00504913">
      <w:pPr>
        <w:rPr>
          <w:rFonts w:ascii="TyponineSans Reg" w:hAnsi="TyponineSans Reg" w:cs="Tahoma"/>
          <w:sz w:val="20"/>
          <w:szCs w:val="20"/>
        </w:rPr>
      </w:pPr>
    </w:p>
    <w:tbl>
      <w:tblPr>
        <w:tblW w:w="0" w:type="auto"/>
        <w:tblInd w:w="-20" w:type="dxa"/>
        <w:tblLayout w:type="fixed"/>
        <w:tblLook w:val="0000" w:firstRow="0" w:lastRow="0" w:firstColumn="0" w:lastColumn="0" w:noHBand="0" w:noVBand="0"/>
      </w:tblPr>
      <w:tblGrid>
        <w:gridCol w:w="9894"/>
      </w:tblGrid>
      <w:tr w:rsidR="00504913" w:rsidRPr="00EE3DCF" w14:paraId="29FB5DD9" w14:textId="77777777" w:rsidTr="00071D0F">
        <w:trPr>
          <w:trHeight w:val="254"/>
        </w:trPr>
        <w:tc>
          <w:tcPr>
            <w:tcW w:w="9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14:paraId="06A95A57" w14:textId="77777777" w:rsidR="00504913" w:rsidRPr="00EE3DCF" w:rsidRDefault="00504913" w:rsidP="00071D0F">
            <w:pPr>
              <w:pStyle w:val="Bezproreda"/>
              <w:numPr>
                <w:ilvl w:val="0"/>
                <w:numId w:val="3"/>
              </w:numPr>
              <w:snapToGrid w:val="0"/>
              <w:rPr>
                <w:rFonts w:ascii="TyponineSans Reg" w:hAnsi="TyponineSans Reg" w:cs="Tahoma"/>
                <w:b/>
                <w:sz w:val="20"/>
                <w:szCs w:val="20"/>
              </w:rPr>
            </w:pPr>
            <w:r w:rsidRPr="00EE3DCF">
              <w:rPr>
                <w:rFonts w:ascii="TyponineSans Reg" w:hAnsi="TyponineSans Reg" w:cs="Tahoma"/>
                <w:b/>
                <w:sz w:val="20"/>
                <w:szCs w:val="20"/>
              </w:rPr>
              <w:t>OPIS  PROJEKTA</w:t>
            </w:r>
          </w:p>
        </w:tc>
      </w:tr>
      <w:tr w:rsidR="00504913" w:rsidRPr="00EE3DCF" w14:paraId="2A9DC060" w14:textId="77777777" w:rsidTr="00071D0F">
        <w:trPr>
          <w:trHeight w:val="255"/>
        </w:trPr>
        <w:tc>
          <w:tcPr>
            <w:tcW w:w="9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2B4C280C" w14:textId="77777777" w:rsidR="00504913" w:rsidRPr="00EE3DCF" w:rsidRDefault="00504913" w:rsidP="00071D0F">
            <w:pPr>
              <w:pStyle w:val="Bezproreda"/>
              <w:numPr>
                <w:ilvl w:val="2"/>
                <w:numId w:val="2"/>
              </w:numPr>
              <w:tabs>
                <w:tab w:val="left" w:pos="0"/>
                <w:tab w:val="left" w:pos="284"/>
              </w:tabs>
              <w:snapToGrid w:val="0"/>
              <w:ind w:left="426" w:hanging="426"/>
              <w:rPr>
                <w:rFonts w:ascii="TyponineSans Reg" w:hAnsi="TyponineSans Reg" w:cs="Tahoma"/>
                <w:sz w:val="20"/>
                <w:szCs w:val="20"/>
              </w:rPr>
            </w:pPr>
            <w:r w:rsidRPr="00EE3DCF">
              <w:rPr>
                <w:rFonts w:ascii="TyponineSans Reg" w:hAnsi="TyponineSans Reg" w:cs="Tahoma"/>
                <w:sz w:val="20"/>
                <w:szCs w:val="20"/>
              </w:rPr>
              <w:t xml:space="preserve">   Jeste li do sada imali iskustva u organiziranju i provedbi sličnih projekata, ako   </w:t>
            </w:r>
          </w:p>
          <w:p w14:paraId="23A92283" w14:textId="77777777" w:rsidR="00504913" w:rsidRPr="00EE3DCF" w:rsidRDefault="00504913" w:rsidP="00071D0F">
            <w:pPr>
              <w:pStyle w:val="Bezproreda"/>
              <w:tabs>
                <w:tab w:val="left" w:pos="0"/>
                <w:tab w:val="left" w:pos="284"/>
              </w:tabs>
              <w:ind w:left="426"/>
              <w:rPr>
                <w:rFonts w:ascii="TyponineSans Reg" w:hAnsi="TyponineSans Reg" w:cs="Tahoma"/>
                <w:sz w:val="20"/>
                <w:szCs w:val="20"/>
              </w:rPr>
            </w:pPr>
            <w:r w:rsidRPr="00EE3DCF">
              <w:rPr>
                <w:rFonts w:ascii="TyponineSans Reg" w:hAnsi="TyponineSans Reg" w:cs="Tahoma"/>
                <w:sz w:val="20"/>
                <w:szCs w:val="20"/>
              </w:rPr>
              <w:t xml:space="preserve">jeste, molimo vas da to ovdje kratko opišete. </w:t>
            </w:r>
          </w:p>
        </w:tc>
      </w:tr>
      <w:tr w:rsidR="00504913" w:rsidRPr="00EE3DCF" w14:paraId="0080F3C6" w14:textId="77777777" w:rsidTr="00071D0F">
        <w:trPr>
          <w:trHeight w:val="285"/>
        </w:trPr>
        <w:tc>
          <w:tcPr>
            <w:tcW w:w="9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9F2FA" w14:textId="77777777" w:rsidR="00504913" w:rsidRPr="00EE3DCF" w:rsidRDefault="00504913" w:rsidP="00071D0F">
            <w:pPr>
              <w:pStyle w:val="Bezproreda"/>
              <w:snapToGrid w:val="0"/>
              <w:rPr>
                <w:rFonts w:ascii="TyponineSans Reg" w:hAnsi="TyponineSans Reg" w:cs="Tahoma"/>
                <w:b/>
                <w:sz w:val="20"/>
                <w:szCs w:val="20"/>
              </w:rPr>
            </w:pPr>
          </w:p>
          <w:p w14:paraId="2A1B1AF7" w14:textId="77777777" w:rsidR="00504913" w:rsidRPr="00EE3DCF" w:rsidRDefault="00504913" w:rsidP="00071D0F">
            <w:pPr>
              <w:pStyle w:val="Bezproreda"/>
              <w:snapToGrid w:val="0"/>
              <w:rPr>
                <w:rFonts w:ascii="TyponineSans Reg" w:hAnsi="TyponineSans Reg" w:cs="Tahoma"/>
                <w:b/>
                <w:sz w:val="20"/>
                <w:szCs w:val="20"/>
              </w:rPr>
            </w:pPr>
          </w:p>
          <w:p w14:paraId="6CE64DC5" w14:textId="77777777" w:rsidR="00504913" w:rsidRPr="00EE3DCF" w:rsidRDefault="00504913" w:rsidP="00071D0F">
            <w:pPr>
              <w:pStyle w:val="Bezproreda"/>
              <w:snapToGrid w:val="0"/>
              <w:rPr>
                <w:rFonts w:ascii="TyponineSans Reg" w:hAnsi="TyponineSans Reg" w:cs="Tahoma"/>
                <w:b/>
                <w:sz w:val="20"/>
                <w:szCs w:val="20"/>
              </w:rPr>
            </w:pPr>
          </w:p>
          <w:p w14:paraId="5A427451" w14:textId="77777777" w:rsidR="00504913" w:rsidRPr="00EE3DCF" w:rsidRDefault="00504913" w:rsidP="00071D0F">
            <w:pPr>
              <w:pStyle w:val="Bezproreda"/>
              <w:snapToGrid w:val="0"/>
              <w:rPr>
                <w:rFonts w:ascii="TyponineSans Reg" w:hAnsi="TyponineSans Reg" w:cs="Tahoma"/>
                <w:b/>
                <w:sz w:val="20"/>
                <w:szCs w:val="20"/>
              </w:rPr>
            </w:pPr>
          </w:p>
          <w:p w14:paraId="42751F51" w14:textId="77777777" w:rsidR="00504913" w:rsidRPr="00EE3DCF" w:rsidRDefault="00504913" w:rsidP="00071D0F">
            <w:pPr>
              <w:pStyle w:val="Bezproreda"/>
              <w:snapToGrid w:val="0"/>
              <w:rPr>
                <w:rFonts w:ascii="TyponineSans Reg" w:hAnsi="TyponineSans Reg" w:cs="Tahoma"/>
                <w:b/>
                <w:sz w:val="20"/>
                <w:szCs w:val="20"/>
              </w:rPr>
            </w:pPr>
          </w:p>
          <w:p w14:paraId="223F42BD" w14:textId="77777777" w:rsidR="00504913" w:rsidRPr="00EE3DCF" w:rsidRDefault="00504913" w:rsidP="00071D0F">
            <w:pPr>
              <w:pStyle w:val="Bezproreda"/>
              <w:snapToGrid w:val="0"/>
              <w:rPr>
                <w:rFonts w:ascii="TyponineSans Reg" w:hAnsi="TyponineSans Reg" w:cs="Tahoma"/>
                <w:b/>
                <w:sz w:val="20"/>
                <w:szCs w:val="20"/>
              </w:rPr>
            </w:pPr>
          </w:p>
          <w:p w14:paraId="6FF01E1B" w14:textId="77777777" w:rsidR="00504913" w:rsidRPr="00EE3DCF" w:rsidRDefault="00504913" w:rsidP="00071D0F">
            <w:pPr>
              <w:pStyle w:val="Bezproreda"/>
              <w:snapToGrid w:val="0"/>
              <w:rPr>
                <w:rFonts w:ascii="TyponineSans Reg" w:hAnsi="TyponineSans Reg" w:cs="Tahoma"/>
                <w:b/>
                <w:sz w:val="20"/>
                <w:szCs w:val="20"/>
              </w:rPr>
            </w:pPr>
          </w:p>
          <w:p w14:paraId="69BFDCA7" w14:textId="77777777" w:rsidR="00504913" w:rsidRPr="00EE3DCF" w:rsidRDefault="00504913" w:rsidP="00071D0F">
            <w:pPr>
              <w:pStyle w:val="Bezproreda"/>
              <w:snapToGrid w:val="0"/>
              <w:rPr>
                <w:rFonts w:ascii="TyponineSans Reg" w:hAnsi="TyponineSans Reg" w:cs="Tahoma"/>
                <w:b/>
                <w:sz w:val="20"/>
                <w:szCs w:val="20"/>
              </w:rPr>
            </w:pPr>
          </w:p>
        </w:tc>
      </w:tr>
      <w:tr w:rsidR="00504913" w:rsidRPr="00EE3DCF" w14:paraId="290FD7A8" w14:textId="77777777" w:rsidTr="00071D0F">
        <w:trPr>
          <w:trHeight w:val="255"/>
        </w:trPr>
        <w:tc>
          <w:tcPr>
            <w:tcW w:w="9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6E14A521" w14:textId="77777777" w:rsidR="00504913" w:rsidRPr="00EE3DCF" w:rsidRDefault="00504913" w:rsidP="00071D0F">
            <w:pPr>
              <w:pStyle w:val="Bezproreda"/>
              <w:numPr>
                <w:ilvl w:val="2"/>
                <w:numId w:val="2"/>
              </w:numPr>
              <w:tabs>
                <w:tab w:val="left" w:pos="0"/>
                <w:tab w:val="left" w:pos="284"/>
              </w:tabs>
              <w:snapToGrid w:val="0"/>
              <w:ind w:left="0" w:firstLine="1"/>
              <w:rPr>
                <w:rFonts w:ascii="TyponineSans Reg" w:hAnsi="TyponineSans Reg" w:cs="Tahoma"/>
                <w:sz w:val="20"/>
                <w:szCs w:val="20"/>
              </w:rPr>
            </w:pPr>
            <w:r w:rsidRPr="00EE3DCF">
              <w:rPr>
                <w:rFonts w:ascii="TyponineSans Reg" w:hAnsi="TyponineSans Reg" w:cs="Tahoma"/>
                <w:sz w:val="20"/>
                <w:szCs w:val="20"/>
              </w:rPr>
              <w:t xml:space="preserve">  Detaljan opis projekta</w:t>
            </w:r>
          </w:p>
        </w:tc>
      </w:tr>
      <w:tr w:rsidR="00504913" w:rsidRPr="00EE3DCF" w14:paraId="5D2CEFCD" w14:textId="77777777" w:rsidTr="00071D0F">
        <w:trPr>
          <w:trHeight w:val="300"/>
        </w:trPr>
        <w:tc>
          <w:tcPr>
            <w:tcW w:w="9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10000" w14:textId="77777777" w:rsidR="00504913" w:rsidRPr="00EE3DCF" w:rsidRDefault="00504913" w:rsidP="00071D0F">
            <w:pPr>
              <w:pStyle w:val="Bezproreda"/>
              <w:snapToGrid w:val="0"/>
              <w:rPr>
                <w:rFonts w:ascii="TyponineSans Reg" w:hAnsi="TyponineSans Reg" w:cs="Tahoma"/>
                <w:b/>
                <w:sz w:val="20"/>
                <w:szCs w:val="20"/>
              </w:rPr>
            </w:pPr>
          </w:p>
          <w:p w14:paraId="6FF9F423" w14:textId="77777777" w:rsidR="00504913" w:rsidRPr="00EE3DCF" w:rsidRDefault="00504913" w:rsidP="00071D0F">
            <w:pPr>
              <w:pStyle w:val="Bezproreda"/>
              <w:snapToGrid w:val="0"/>
              <w:rPr>
                <w:rFonts w:ascii="TyponineSans Reg" w:hAnsi="TyponineSans Reg" w:cs="Tahoma"/>
                <w:b/>
                <w:sz w:val="20"/>
                <w:szCs w:val="20"/>
              </w:rPr>
            </w:pPr>
          </w:p>
          <w:p w14:paraId="6317D162" w14:textId="77777777" w:rsidR="00504913" w:rsidRPr="00EE3DCF" w:rsidRDefault="00504913" w:rsidP="00071D0F">
            <w:pPr>
              <w:pStyle w:val="Bezproreda"/>
              <w:snapToGrid w:val="0"/>
              <w:rPr>
                <w:rFonts w:ascii="TyponineSans Reg" w:hAnsi="TyponineSans Reg" w:cs="Tahoma"/>
                <w:b/>
                <w:sz w:val="20"/>
                <w:szCs w:val="20"/>
              </w:rPr>
            </w:pPr>
          </w:p>
          <w:p w14:paraId="23C88162" w14:textId="77777777" w:rsidR="00504913" w:rsidRPr="00EE3DCF" w:rsidRDefault="00504913" w:rsidP="00071D0F">
            <w:pPr>
              <w:pStyle w:val="Bezproreda"/>
              <w:snapToGrid w:val="0"/>
              <w:rPr>
                <w:rFonts w:ascii="TyponineSans Reg" w:hAnsi="TyponineSans Reg" w:cs="Tahoma"/>
                <w:b/>
                <w:sz w:val="20"/>
                <w:szCs w:val="20"/>
              </w:rPr>
            </w:pPr>
          </w:p>
          <w:p w14:paraId="5E184BD7" w14:textId="77777777" w:rsidR="00504913" w:rsidRPr="00EE3DCF" w:rsidRDefault="00504913" w:rsidP="00071D0F">
            <w:pPr>
              <w:pStyle w:val="Bezproreda"/>
              <w:snapToGrid w:val="0"/>
              <w:rPr>
                <w:rFonts w:ascii="TyponineSans Reg" w:hAnsi="TyponineSans Reg" w:cs="Tahoma"/>
                <w:b/>
                <w:sz w:val="20"/>
                <w:szCs w:val="20"/>
              </w:rPr>
            </w:pPr>
          </w:p>
          <w:p w14:paraId="65225CA2" w14:textId="77777777" w:rsidR="00504913" w:rsidRPr="00EE3DCF" w:rsidRDefault="00504913" w:rsidP="00071D0F">
            <w:pPr>
              <w:pStyle w:val="Bezproreda"/>
              <w:snapToGrid w:val="0"/>
              <w:rPr>
                <w:rFonts w:ascii="TyponineSans Reg" w:hAnsi="TyponineSans Reg" w:cs="Tahoma"/>
                <w:b/>
                <w:sz w:val="20"/>
                <w:szCs w:val="20"/>
              </w:rPr>
            </w:pPr>
          </w:p>
          <w:p w14:paraId="72489169" w14:textId="77777777" w:rsidR="00504913" w:rsidRPr="00EE3DCF" w:rsidRDefault="00504913" w:rsidP="00071D0F">
            <w:pPr>
              <w:pStyle w:val="Bezproreda"/>
              <w:snapToGrid w:val="0"/>
              <w:rPr>
                <w:rFonts w:ascii="TyponineSans Reg" w:hAnsi="TyponineSans Reg" w:cs="Tahoma"/>
                <w:b/>
                <w:sz w:val="20"/>
                <w:szCs w:val="20"/>
              </w:rPr>
            </w:pPr>
          </w:p>
          <w:p w14:paraId="64FF4BD3" w14:textId="77777777" w:rsidR="00504913" w:rsidRPr="00EE3DCF" w:rsidRDefault="00504913" w:rsidP="00071D0F">
            <w:pPr>
              <w:pStyle w:val="Bezproreda"/>
              <w:snapToGrid w:val="0"/>
              <w:rPr>
                <w:rFonts w:ascii="TyponineSans Reg" w:hAnsi="TyponineSans Reg" w:cs="Tahoma"/>
                <w:b/>
                <w:sz w:val="20"/>
                <w:szCs w:val="20"/>
              </w:rPr>
            </w:pPr>
          </w:p>
          <w:p w14:paraId="310CC009" w14:textId="77777777" w:rsidR="00504913" w:rsidRPr="00EE3DCF" w:rsidRDefault="00504913" w:rsidP="00071D0F">
            <w:pPr>
              <w:pStyle w:val="Bezproreda"/>
              <w:snapToGrid w:val="0"/>
              <w:rPr>
                <w:rFonts w:ascii="TyponineSans Reg" w:hAnsi="TyponineSans Reg" w:cs="Tahoma"/>
                <w:b/>
                <w:sz w:val="20"/>
                <w:szCs w:val="20"/>
              </w:rPr>
            </w:pPr>
          </w:p>
          <w:p w14:paraId="512FDFB4" w14:textId="77777777" w:rsidR="00504913" w:rsidRPr="00EE3DCF" w:rsidRDefault="00504913" w:rsidP="00071D0F">
            <w:pPr>
              <w:pStyle w:val="Bezproreda"/>
              <w:snapToGrid w:val="0"/>
              <w:rPr>
                <w:rFonts w:ascii="TyponineSans Reg" w:hAnsi="TyponineSans Reg" w:cs="Tahoma"/>
                <w:b/>
                <w:sz w:val="20"/>
                <w:szCs w:val="20"/>
              </w:rPr>
            </w:pPr>
          </w:p>
          <w:p w14:paraId="34A5CC57" w14:textId="77777777" w:rsidR="00504913" w:rsidRPr="00EE3DCF" w:rsidRDefault="00504913" w:rsidP="00071D0F">
            <w:pPr>
              <w:pStyle w:val="Bezproreda"/>
              <w:snapToGrid w:val="0"/>
              <w:rPr>
                <w:rFonts w:ascii="TyponineSans Reg" w:hAnsi="TyponineSans Reg" w:cs="Tahoma"/>
                <w:b/>
                <w:sz w:val="20"/>
                <w:szCs w:val="20"/>
              </w:rPr>
            </w:pPr>
          </w:p>
          <w:p w14:paraId="579CF82D" w14:textId="77777777" w:rsidR="00504913" w:rsidRPr="00EE3DCF" w:rsidRDefault="00504913" w:rsidP="00071D0F">
            <w:pPr>
              <w:pStyle w:val="Bezproreda"/>
              <w:snapToGrid w:val="0"/>
              <w:rPr>
                <w:rFonts w:ascii="TyponineSans Reg" w:hAnsi="TyponineSans Reg" w:cs="Tahoma"/>
                <w:b/>
                <w:sz w:val="20"/>
                <w:szCs w:val="20"/>
              </w:rPr>
            </w:pPr>
          </w:p>
          <w:p w14:paraId="3BE9B6A2" w14:textId="77777777" w:rsidR="00504913" w:rsidRPr="00EE3DCF" w:rsidRDefault="00504913" w:rsidP="00071D0F">
            <w:pPr>
              <w:pStyle w:val="Bezproreda"/>
              <w:snapToGrid w:val="0"/>
              <w:rPr>
                <w:rFonts w:ascii="TyponineSans Reg" w:hAnsi="TyponineSans Reg" w:cs="Tahoma"/>
                <w:b/>
                <w:sz w:val="20"/>
                <w:szCs w:val="20"/>
              </w:rPr>
            </w:pPr>
          </w:p>
          <w:p w14:paraId="101027FE" w14:textId="77777777" w:rsidR="00504913" w:rsidRPr="00EE3DCF" w:rsidRDefault="00504913" w:rsidP="00071D0F">
            <w:pPr>
              <w:pStyle w:val="Bezproreda"/>
              <w:snapToGrid w:val="0"/>
              <w:rPr>
                <w:rFonts w:ascii="TyponineSans Reg" w:hAnsi="TyponineSans Reg" w:cs="Tahoma"/>
                <w:b/>
                <w:sz w:val="20"/>
                <w:szCs w:val="20"/>
              </w:rPr>
            </w:pPr>
          </w:p>
          <w:p w14:paraId="56DAE528" w14:textId="77777777" w:rsidR="00504913" w:rsidRPr="00EE3DCF" w:rsidRDefault="00504913" w:rsidP="00071D0F">
            <w:pPr>
              <w:pStyle w:val="Bezproreda"/>
              <w:snapToGrid w:val="0"/>
              <w:rPr>
                <w:rFonts w:ascii="TyponineSans Reg" w:hAnsi="TyponineSans Reg" w:cs="Tahoma"/>
                <w:b/>
                <w:sz w:val="20"/>
                <w:szCs w:val="20"/>
              </w:rPr>
            </w:pPr>
          </w:p>
          <w:p w14:paraId="26961DFA" w14:textId="77777777" w:rsidR="00504913" w:rsidRPr="00EE3DCF" w:rsidRDefault="00504913" w:rsidP="00071D0F">
            <w:pPr>
              <w:pStyle w:val="Bezproreda"/>
              <w:snapToGrid w:val="0"/>
              <w:rPr>
                <w:rFonts w:ascii="TyponineSans Reg" w:hAnsi="TyponineSans Reg" w:cs="Tahoma"/>
                <w:b/>
                <w:sz w:val="20"/>
                <w:szCs w:val="20"/>
              </w:rPr>
            </w:pPr>
          </w:p>
          <w:p w14:paraId="6808CF9E" w14:textId="77777777" w:rsidR="00504913" w:rsidRPr="00EE3DCF" w:rsidRDefault="00504913" w:rsidP="00071D0F">
            <w:pPr>
              <w:pStyle w:val="Bezproreda"/>
              <w:snapToGrid w:val="0"/>
              <w:rPr>
                <w:rFonts w:ascii="TyponineSans Reg" w:hAnsi="TyponineSans Reg" w:cs="Tahoma"/>
                <w:b/>
                <w:sz w:val="20"/>
                <w:szCs w:val="20"/>
              </w:rPr>
            </w:pPr>
          </w:p>
          <w:p w14:paraId="3511CB66" w14:textId="77777777" w:rsidR="00504913" w:rsidRPr="00EE3DCF" w:rsidRDefault="00504913" w:rsidP="00071D0F">
            <w:pPr>
              <w:pStyle w:val="Bezproreda"/>
              <w:snapToGrid w:val="0"/>
              <w:rPr>
                <w:rFonts w:ascii="TyponineSans Reg" w:hAnsi="TyponineSans Reg" w:cs="Tahoma"/>
                <w:b/>
                <w:sz w:val="20"/>
                <w:szCs w:val="20"/>
              </w:rPr>
            </w:pPr>
          </w:p>
          <w:p w14:paraId="06B4CA38" w14:textId="77777777" w:rsidR="00504913" w:rsidRPr="00EE3DCF" w:rsidRDefault="00504913" w:rsidP="00071D0F">
            <w:pPr>
              <w:pStyle w:val="Bezproreda"/>
              <w:snapToGrid w:val="0"/>
              <w:rPr>
                <w:rFonts w:ascii="TyponineSans Reg" w:hAnsi="TyponineSans Reg" w:cs="Tahoma"/>
                <w:b/>
                <w:sz w:val="20"/>
                <w:szCs w:val="20"/>
              </w:rPr>
            </w:pPr>
          </w:p>
          <w:p w14:paraId="60BE88BB" w14:textId="77777777" w:rsidR="00504913" w:rsidRPr="00EE3DCF" w:rsidRDefault="00504913" w:rsidP="00071D0F">
            <w:pPr>
              <w:pStyle w:val="Bezproreda"/>
              <w:snapToGrid w:val="0"/>
              <w:rPr>
                <w:rFonts w:ascii="TyponineSans Reg" w:hAnsi="TyponineSans Reg" w:cs="Tahoma"/>
                <w:b/>
                <w:sz w:val="20"/>
                <w:szCs w:val="20"/>
              </w:rPr>
            </w:pPr>
          </w:p>
          <w:p w14:paraId="0890453B" w14:textId="77777777" w:rsidR="00504913" w:rsidRPr="00EE3DCF" w:rsidRDefault="00504913" w:rsidP="00071D0F">
            <w:pPr>
              <w:pStyle w:val="Bezproreda"/>
              <w:snapToGrid w:val="0"/>
              <w:rPr>
                <w:rFonts w:ascii="TyponineSans Reg" w:hAnsi="TyponineSans Reg" w:cs="Tahoma"/>
                <w:b/>
                <w:sz w:val="20"/>
                <w:szCs w:val="20"/>
              </w:rPr>
            </w:pPr>
          </w:p>
          <w:p w14:paraId="21BC8D00" w14:textId="77777777" w:rsidR="00504913" w:rsidRPr="00EE3DCF" w:rsidRDefault="00504913" w:rsidP="00071D0F">
            <w:pPr>
              <w:pStyle w:val="Bezproreda"/>
              <w:snapToGrid w:val="0"/>
              <w:rPr>
                <w:rFonts w:ascii="TyponineSans Reg" w:hAnsi="TyponineSans Reg" w:cs="Tahoma"/>
                <w:b/>
                <w:sz w:val="20"/>
                <w:szCs w:val="20"/>
              </w:rPr>
            </w:pPr>
          </w:p>
          <w:p w14:paraId="597A050D" w14:textId="77777777" w:rsidR="00504913" w:rsidRPr="00EE3DCF" w:rsidRDefault="00504913" w:rsidP="00071D0F">
            <w:pPr>
              <w:pStyle w:val="Bezproreda"/>
              <w:snapToGrid w:val="0"/>
              <w:rPr>
                <w:rFonts w:ascii="TyponineSans Reg" w:hAnsi="TyponineSans Reg" w:cs="Tahoma"/>
                <w:b/>
                <w:sz w:val="20"/>
                <w:szCs w:val="20"/>
              </w:rPr>
            </w:pPr>
          </w:p>
          <w:p w14:paraId="3920AB93" w14:textId="77777777" w:rsidR="00504913" w:rsidRPr="00EE3DCF" w:rsidRDefault="00504913" w:rsidP="00071D0F">
            <w:pPr>
              <w:pStyle w:val="Bezproreda"/>
              <w:snapToGrid w:val="0"/>
              <w:rPr>
                <w:rFonts w:ascii="TyponineSans Reg" w:hAnsi="TyponineSans Reg" w:cs="Tahoma"/>
                <w:b/>
                <w:sz w:val="20"/>
                <w:szCs w:val="20"/>
              </w:rPr>
            </w:pPr>
          </w:p>
          <w:p w14:paraId="3562F6CD" w14:textId="77777777" w:rsidR="00504913" w:rsidRPr="00EE3DCF" w:rsidRDefault="00504913" w:rsidP="00071D0F">
            <w:pPr>
              <w:pStyle w:val="Bezproreda"/>
              <w:snapToGrid w:val="0"/>
              <w:rPr>
                <w:rFonts w:ascii="TyponineSans Reg" w:hAnsi="TyponineSans Reg" w:cs="Tahoma"/>
                <w:b/>
                <w:sz w:val="20"/>
                <w:szCs w:val="20"/>
              </w:rPr>
            </w:pPr>
          </w:p>
          <w:p w14:paraId="30A2EC7E" w14:textId="77777777" w:rsidR="00504913" w:rsidRPr="00EE3DCF" w:rsidRDefault="00504913" w:rsidP="00071D0F">
            <w:pPr>
              <w:pStyle w:val="Bezproreda"/>
              <w:snapToGrid w:val="0"/>
              <w:rPr>
                <w:rFonts w:ascii="TyponineSans Reg" w:hAnsi="TyponineSans Reg" w:cs="Tahoma"/>
                <w:b/>
                <w:sz w:val="20"/>
                <w:szCs w:val="20"/>
              </w:rPr>
            </w:pPr>
          </w:p>
          <w:p w14:paraId="75576554" w14:textId="77777777" w:rsidR="00504913" w:rsidRPr="00EE3DCF" w:rsidRDefault="00504913" w:rsidP="00071D0F">
            <w:pPr>
              <w:pStyle w:val="Bezproreda"/>
              <w:snapToGrid w:val="0"/>
              <w:rPr>
                <w:rFonts w:ascii="TyponineSans Reg" w:hAnsi="TyponineSans Reg" w:cs="Tahoma"/>
                <w:b/>
                <w:sz w:val="20"/>
                <w:szCs w:val="20"/>
              </w:rPr>
            </w:pPr>
          </w:p>
          <w:p w14:paraId="34D73343" w14:textId="77777777" w:rsidR="00504913" w:rsidRPr="00EE3DCF" w:rsidRDefault="00504913" w:rsidP="00071D0F">
            <w:pPr>
              <w:pStyle w:val="Bezproreda"/>
              <w:snapToGrid w:val="0"/>
              <w:rPr>
                <w:rFonts w:ascii="TyponineSans Reg" w:hAnsi="TyponineSans Reg" w:cs="Tahoma"/>
                <w:b/>
                <w:sz w:val="20"/>
                <w:szCs w:val="20"/>
              </w:rPr>
            </w:pPr>
          </w:p>
          <w:p w14:paraId="3ED672F9" w14:textId="77777777" w:rsidR="00504913" w:rsidRPr="00EE3DCF" w:rsidRDefault="00504913" w:rsidP="00071D0F">
            <w:pPr>
              <w:pStyle w:val="Bezproreda"/>
              <w:snapToGrid w:val="0"/>
              <w:rPr>
                <w:rFonts w:ascii="TyponineSans Reg" w:hAnsi="TyponineSans Reg" w:cs="Tahoma"/>
                <w:b/>
                <w:sz w:val="20"/>
                <w:szCs w:val="20"/>
              </w:rPr>
            </w:pPr>
          </w:p>
          <w:p w14:paraId="440587EF" w14:textId="77777777" w:rsidR="00504913" w:rsidRPr="00EE3DCF" w:rsidRDefault="00504913" w:rsidP="00071D0F">
            <w:pPr>
              <w:pStyle w:val="Bezproreda"/>
              <w:snapToGrid w:val="0"/>
              <w:rPr>
                <w:rFonts w:ascii="TyponineSans Reg" w:hAnsi="TyponineSans Reg" w:cs="Tahoma"/>
                <w:b/>
                <w:sz w:val="20"/>
                <w:szCs w:val="20"/>
              </w:rPr>
            </w:pPr>
          </w:p>
          <w:p w14:paraId="233CAE9F" w14:textId="77777777" w:rsidR="00504913" w:rsidRPr="00EE3DCF" w:rsidRDefault="00504913" w:rsidP="00071D0F">
            <w:pPr>
              <w:pStyle w:val="Bezproreda"/>
              <w:snapToGrid w:val="0"/>
              <w:rPr>
                <w:rFonts w:ascii="TyponineSans Reg" w:hAnsi="TyponineSans Reg" w:cs="Tahoma"/>
                <w:b/>
                <w:sz w:val="20"/>
                <w:szCs w:val="20"/>
              </w:rPr>
            </w:pPr>
          </w:p>
          <w:p w14:paraId="6A03D896" w14:textId="77777777" w:rsidR="00504913" w:rsidRPr="00EE3DCF" w:rsidRDefault="00504913" w:rsidP="00071D0F">
            <w:pPr>
              <w:pStyle w:val="Bezproreda"/>
              <w:snapToGrid w:val="0"/>
              <w:rPr>
                <w:rFonts w:ascii="TyponineSans Reg" w:hAnsi="TyponineSans Reg" w:cs="Tahoma"/>
                <w:b/>
                <w:sz w:val="20"/>
                <w:szCs w:val="20"/>
              </w:rPr>
            </w:pPr>
          </w:p>
          <w:p w14:paraId="3098CFA1" w14:textId="77777777" w:rsidR="00504913" w:rsidRPr="00EE3DCF" w:rsidRDefault="00504913" w:rsidP="00071D0F">
            <w:pPr>
              <w:pStyle w:val="Bezproreda"/>
              <w:snapToGrid w:val="0"/>
              <w:rPr>
                <w:rFonts w:ascii="TyponineSans Reg" w:hAnsi="TyponineSans Reg" w:cs="Tahoma"/>
                <w:b/>
                <w:sz w:val="20"/>
                <w:szCs w:val="20"/>
              </w:rPr>
            </w:pPr>
          </w:p>
          <w:p w14:paraId="716224DC" w14:textId="77777777" w:rsidR="00504913" w:rsidRPr="00EE3DCF" w:rsidRDefault="00504913" w:rsidP="00071D0F">
            <w:pPr>
              <w:pStyle w:val="Bezproreda"/>
              <w:rPr>
                <w:rFonts w:ascii="TyponineSans Reg" w:hAnsi="TyponineSans Reg" w:cs="Tahoma"/>
                <w:sz w:val="20"/>
                <w:szCs w:val="20"/>
              </w:rPr>
            </w:pPr>
          </w:p>
        </w:tc>
      </w:tr>
      <w:tr w:rsidR="00504913" w:rsidRPr="00EE3DCF" w14:paraId="18113734" w14:textId="77777777" w:rsidTr="00071D0F">
        <w:trPr>
          <w:trHeight w:val="315"/>
        </w:trPr>
        <w:tc>
          <w:tcPr>
            <w:tcW w:w="9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1FF86A42" w14:textId="77777777" w:rsidR="00504913" w:rsidRPr="00EE3DCF" w:rsidRDefault="00504913" w:rsidP="00071D0F">
            <w:pPr>
              <w:pStyle w:val="Bezproreda"/>
              <w:snapToGrid w:val="0"/>
              <w:rPr>
                <w:rFonts w:ascii="TyponineSans Reg" w:hAnsi="TyponineSans Reg" w:cs="Tahoma"/>
                <w:sz w:val="20"/>
                <w:szCs w:val="20"/>
              </w:rPr>
            </w:pPr>
            <w:r w:rsidRPr="00EE3DCF">
              <w:rPr>
                <w:rFonts w:ascii="TyponineSans Reg" w:hAnsi="TyponineSans Reg" w:cs="Tahoma"/>
                <w:sz w:val="20"/>
                <w:szCs w:val="20"/>
              </w:rPr>
              <w:lastRenderedPageBreak/>
              <w:t xml:space="preserve">3.    Tko su korisnici projekta? </w:t>
            </w:r>
          </w:p>
        </w:tc>
      </w:tr>
      <w:tr w:rsidR="00504913" w:rsidRPr="00EE3DCF" w14:paraId="346F9AED" w14:textId="77777777" w:rsidTr="00071D0F">
        <w:trPr>
          <w:trHeight w:val="360"/>
        </w:trPr>
        <w:tc>
          <w:tcPr>
            <w:tcW w:w="9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F7578" w14:textId="77777777" w:rsidR="00504913" w:rsidRPr="00EE3DCF" w:rsidRDefault="00504913" w:rsidP="00071D0F">
            <w:pPr>
              <w:pStyle w:val="Bezproreda"/>
              <w:snapToGrid w:val="0"/>
              <w:rPr>
                <w:rFonts w:ascii="TyponineSans Reg" w:hAnsi="TyponineSans Reg" w:cs="Tahoma"/>
                <w:sz w:val="20"/>
                <w:szCs w:val="20"/>
              </w:rPr>
            </w:pPr>
          </w:p>
          <w:p w14:paraId="1FCA638C" w14:textId="77777777" w:rsidR="00504913" w:rsidRPr="00EE3DCF" w:rsidRDefault="00504913" w:rsidP="00071D0F">
            <w:pPr>
              <w:pStyle w:val="Bezproreda"/>
              <w:snapToGrid w:val="0"/>
              <w:rPr>
                <w:rFonts w:ascii="TyponineSans Reg" w:hAnsi="TyponineSans Reg" w:cs="Tahoma"/>
                <w:sz w:val="20"/>
                <w:szCs w:val="20"/>
              </w:rPr>
            </w:pPr>
          </w:p>
          <w:p w14:paraId="3259BB5D" w14:textId="77777777" w:rsidR="00504913" w:rsidRPr="00EE3DCF" w:rsidRDefault="00504913" w:rsidP="00071D0F">
            <w:pPr>
              <w:pStyle w:val="Bezproreda"/>
              <w:snapToGrid w:val="0"/>
              <w:rPr>
                <w:rFonts w:ascii="TyponineSans Reg" w:hAnsi="TyponineSans Reg" w:cs="Tahoma"/>
                <w:sz w:val="20"/>
                <w:szCs w:val="20"/>
              </w:rPr>
            </w:pPr>
          </w:p>
          <w:p w14:paraId="3775BFE5" w14:textId="77777777" w:rsidR="00504913" w:rsidRPr="00EE3DCF" w:rsidRDefault="00504913" w:rsidP="00071D0F">
            <w:pPr>
              <w:pStyle w:val="Bezproreda"/>
              <w:snapToGrid w:val="0"/>
              <w:rPr>
                <w:rFonts w:ascii="TyponineSans Reg" w:hAnsi="TyponineSans Reg" w:cs="Tahoma"/>
                <w:sz w:val="20"/>
                <w:szCs w:val="20"/>
              </w:rPr>
            </w:pPr>
          </w:p>
          <w:p w14:paraId="3B4F7741" w14:textId="77777777" w:rsidR="00504913" w:rsidRPr="00EE3DCF" w:rsidRDefault="00504913" w:rsidP="00071D0F">
            <w:pPr>
              <w:pStyle w:val="Bezproreda"/>
              <w:snapToGrid w:val="0"/>
              <w:rPr>
                <w:rFonts w:ascii="TyponineSans Reg" w:hAnsi="TyponineSans Reg" w:cs="Tahoma"/>
                <w:sz w:val="20"/>
                <w:szCs w:val="20"/>
              </w:rPr>
            </w:pPr>
          </w:p>
          <w:p w14:paraId="729EC1E4" w14:textId="77777777" w:rsidR="00504913" w:rsidRPr="00EE3DCF" w:rsidRDefault="00504913" w:rsidP="00071D0F">
            <w:pPr>
              <w:pStyle w:val="Bezproreda"/>
              <w:snapToGrid w:val="0"/>
              <w:rPr>
                <w:rFonts w:ascii="TyponineSans Reg" w:hAnsi="TyponineSans Reg" w:cs="Tahoma"/>
                <w:sz w:val="20"/>
                <w:szCs w:val="20"/>
              </w:rPr>
            </w:pPr>
          </w:p>
          <w:p w14:paraId="4F813A65" w14:textId="77777777" w:rsidR="00504913" w:rsidRPr="00EE3DCF" w:rsidRDefault="00504913" w:rsidP="00071D0F">
            <w:pPr>
              <w:pStyle w:val="Bezproreda"/>
              <w:snapToGrid w:val="0"/>
              <w:rPr>
                <w:rFonts w:ascii="TyponineSans Reg" w:hAnsi="TyponineSans Reg" w:cs="Tahoma"/>
                <w:sz w:val="20"/>
                <w:szCs w:val="20"/>
              </w:rPr>
            </w:pPr>
          </w:p>
          <w:p w14:paraId="2BAA0431" w14:textId="77777777" w:rsidR="00504913" w:rsidRPr="00EE3DCF" w:rsidRDefault="00504913" w:rsidP="00071D0F">
            <w:pPr>
              <w:pStyle w:val="Bezproreda"/>
              <w:snapToGrid w:val="0"/>
              <w:rPr>
                <w:rFonts w:ascii="TyponineSans Reg" w:hAnsi="TyponineSans Reg" w:cs="Tahoma"/>
                <w:sz w:val="20"/>
                <w:szCs w:val="20"/>
              </w:rPr>
            </w:pPr>
          </w:p>
        </w:tc>
      </w:tr>
      <w:tr w:rsidR="00504913" w:rsidRPr="00EE3DCF" w14:paraId="1ECE8847" w14:textId="77777777" w:rsidTr="00071D0F">
        <w:trPr>
          <w:trHeight w:val="360"/>
        </w:trPr>
        <w:tc>
          <w:tcPr>
            <w:tcW w:w="9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389748BF" w14:textId="77777777" w:rsidR="00504913" w:rsidRPr="00EE3DCF" w:rsidRDefault="00504913" w:rsidP="00071D0F">
            <w:pPr>
              <w:pStyle w:val="Bezproreda"/>
              <w:snapToGrid w:val="0"/>
              <w:rPr>
                <w:rFonts w:ascii="TyponineSans Reg" w:hAnsi="TyponineSans Reg" w:cs="Tahoma"/>
                <w:sz w:val="20"/>
                <w:szCs w:val="20"/>
              </w:rPr>
            </w:pPr>
            <w:r w:rsidRPr="00EE3DCF">
              <w:rPr>
                <w:rFonts w:ascii="TyponineSans Reg" w:hAnsi="TyponineSans Reg" w:cs="Tahoma"/>
                <w:sz w:val="20"/>
                <w:szCs w:val="20"/>
              </w:rPr>
              <w:t xml:space="preserve">4.     Ciljevi koji se postižu provedbom </w:t>
            </w:r>
          </w:p>
        </w:tc>
      </w:tr>
      <w:tr w:rsidR="00504913" w:rsidRPr="00EE3DCF" w14:paraId="76A0991D" w14:textId="77777777" w:rsidTr="00071D0F">
        <w:trPr>
          <w:trHeight w:val="345"/>
        </w:trPr>
        <w:tc>
          <w:tcPr>
            <w:tcW w:w="9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ECACE" w14:textId="77777777" w:rsidR="00504913" w:rsidRPr="00EE3DCF" w:rsidRDefault="00504913" w:rsidP="00071D0F">
            <w:pPr>
              <w:pStyle w:val="Bezproreda"/>
              <w:snapToGrid w:val="0"/>
              <w:rPr>
                <w:rFonts w:ascii="TyponineSans Reg" w:hAnsi="TyponineSans Reg" w:cs="Tahoma"/>
                <w:sz w:val="20"/>
                <w:szCs w:val="20"/>
              </w:rPr>
            </w:pPr>
          </w:p>
          <w:p w14:paraId="0DC737D3" w14:textId="77777777" w:rsidR="00504913" w:rsidRPr="00EE3DCF" w:rsidRDefault="00504913" w:rsidP="00071D0F">
            <w:pPr>
              <w:pStyle w:val="Bezproreda"/>
              <w:snapToGrid w:val="0"/>
              <w:rPr>
                <w:rFonts w:ascii="TyponineSans Reg" w:hAnsi="TyponineSans Reg" w:cs="Tahoma"/>
                <w:sz w:val="20"/>
                <w:szCs w:val="20"/>
              </w:rPr>
            </w:pPr>
          </w:p>
          <w:p w14:paraId="2EB55E37" w14:textId="77777777" w:rsidR="00504913" w:rsidRPr="00EE3DCF" w:rsidRDefault="00504913" w:rsidP="00071D0F">
            <w:pPr>
              <w:pStyle w:val="Bezproreda"/>
              <w:snapToGrid w:val="0"/>
              <w:rPr>
                <w:rFonts w:ascii="TyponineSans Reg" w:hAnsi="TyponineSans Reg" w:cs="Tahoma"/>
                <w:sz w:val="20"/>
                <w:szCs w:val="20"/>
              </w:rPr>
            </w:pPr>
          </w:p>
          <w:p w14:paraId="7EEC1F2C" w14:textId="77777777" w:rsidR="00504913" w:rsidRPr="00EE3DCF" w:rsidRDefault="00504913" w:rsidP="00071D0F">
            <w:pPr>
              <w:pStyle w:val="Bezproreda"/>
              <w:snapToGrid w:val="0"/>
              <w:rPr>
                <w:rFonts w:ascii="TyponineSans Reg" w:hAnsi="TyponineSans Reg" w:cs="Tahoma"/>
                <w:sz w:val="20"/>
                <w:szCs w:val="20"/>
              </w:rPr>
            </w:pPr>
          </w:p>
          <w:p w14:paraId="4374C7DB" w14:textId="77777777" w:rsidR="00504913" w:rsidRPr="00EE3DCF" w:rsidRDefault="00504913" w:rsidP="00071D0F">
            <w:pPr>
              <w:pStyle w:val="Bezproreda"/>
              <w:snapToGrid w:val="0"/>
              <w:rPr>
                <w:rFonts w:ascii="TyponineSans Reg" w:hAnsi="TyponineSans Reg" w:cs="Tahoma"/>
                <w:sz w:val="20"/>
                <w:szCs w:val="20"/>
              </w:rPr>
            </w:pPr>
          </w:p>
          <w:p w14:paraId="7223F38C" w14:textId="77777777" w:rsidR="00504913" w:rsidRPr="00EE3DCF" w:rsidRDefault="00504913" w:rsidP="00071D0F">
            <w:pPr>
              <w:pStyle w:val="Bezproreda"/>
              <w:snapToGrid w:val="0"/>
              <w:rPr>
                <w:rFonts w:ascii="TyponineSans Reg" w:hAnsi="TyponineSans Reg" w:cs="Tahoma"/>
                <w:sz w:val="20"/>
                <w:szCs w:val="20"/>
              </w:rPr>
            </w:pPr>
          </w:p>
          <w:p w14:paraId="68433DA4" w14:textId="77777777" w:rsidR="00504913" w:rsidRPr="00EE3DCF" w:rsidRDefault="00504913" w:rsidP="00071D0F">
            <w:pPr>
              <w:pStyle w:val="Bezproreda"/>
              <w:snapToGrid w:val="0"/>
              <w:rPr>
                <w:rFonts w:ascii="TyponineSans Reg" w:hAnsi="TyponineSans Reg" w:cs="Tahoma"/>
                <w:sz w:val="20"/>
                <w:szCs w:val="20"/>
              </w:rPr>
            </w:pPr>
          </w:p>
        </w:tc>
      </w:tr>
      <w:tr w:rsidR="00504913" w:rsidRPr="00EE3DCF" w14:paraId="5BB38A19" w14:textId="77777777" w:rsidTr="00071D0F">
        <w:trPr>
          <w:trHeight w:val="300"/>
        </w:trPr>
        <w:tc>
          <w:tcPr>
            <w:tcW w:w="9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0A1ED3E4" w14:textId="77777777" w:rsidR="00504913" w:rsidRPr="00EE3DCF" w:rsidRDefault="00504913" w:rsidP="00071D0F">
            <w:pPr>
              <w:pStyle w:val="Bezproreda"/>
              <w:snapToGrid w:val="0"/>
              <w:ind w:left="20"/>
              <w:rPr>
                <w:rFonts w:ascii="TyponineSans Reg" w:hAnsi="TyponineSans Reg" w:cs="Tahoma"/>
                <w:sz w:val="20"/>
                <w:szCs w:val="20"/>
              </w:rPr>
            </w:pPr>
            <w:r w:rsidRPr="00EE3DCF">
              <w:rPr>
                <w:rFonts w:ascii="TyponineSans Reg" w:hAnsi="TyponineSans Reg" w:cs="Tahoma"/>
                <w:sz w:val="20"/>
                <w:szCs w:val="20"/>
              </w:rPr>
              <w:t xml:space="preserve"> 5.    Koliki je udio volonterskog rada u provedbi aktivnosti? (iskažite u broju osoba i sati)</w:t>
            </w:r>
          </w:p>
        </w:tc>
      </w:tr>
      <w:tr w:rsidR="00504913" w:rsidRPr="00EE3DCF" w14:paraId="757C19B0" w14:textId="77777777" w:rsidTr="00071D0F">
        <w:trPr>
          <w:trHeight w:val="345"/>
        </w:trPr>
        <w:tc>
          <w:tcPr>
            <w:tcW w:w="9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5CABC" w14:textId="77777777" w:rsidR="00504913" w:rsidRPr="00EE3DCF" w:rsidRDefault="00504913" w:rsidP="00071D0F">
            <w:pPr>
              <w:pStyle w:val="Bezproreda"/>
              <w:snapToGrid w:val="0"/>
              <w:rPr>
                <w:rFonts w:ascii="TyponineSans Reg" w:hAnsi="TyponineSans Reg" w:cs="Tahoma"/>
                <w:sz w:val="20"/>
                <w:szCs w:val="20"/>
              </w:rPr>
            </w:pPr>
          </w:p>
          <w:p w14:paraId="6BFF461E" w14:textId="77777777" w:rsidR="00504913" w:rsidRPr="00EE3DCF" w:rsidRDefault="00504913" w:rsidP="00071D0F">
            <w:pPr>
              <w:pStyle w:val="Bezproreda"/>
              <w:snapToGrid w:val="0"/>
              <w:rPr>
                <w:rFonts w:ascii="TyponineSans Reg" w:hAnsi="TyponineSans Reg" w:cs="Tahoma"/>
                <w:sz w:val="20"/>
                <w:szCs w:val="20"/>
              </w:rPr>
            </w:pPr>
          </w:p>
          <w:p w14:paraId="3B31D31A" w14:textId="77777777" w:rsidR="00504913" w:rsidRPr="00EE3DCF" w:rsidRDefault="00504913" w:rsidP="00071D0F">
            <w:pPr>
              <w:pStyle w:val="Bezproreda"/>
              <w:snapToGrid w:val="0"/>
              <w:rPr>
                <w:rFonts w:ascii="TyponineSans Reg" w:hAnsi="TyponineSans Reg" w:cs="Tahoma"/>
                <w:sz w:val="20"/>
                <w:szCs w:val="20"/>
              </w:rPr>
            </w:pPr>
          </w:p>
          <w:p w14:paraId="017C5CFF" w14:textId="77777777" w:rsidR="00504913" w:rsidRPr="00EE3DCF" w:rsidRDefault="00504913" w:rsidP="00071D0F">
            <w:pPr>
              <w:pStyle w:val="Bezproreda"/>
              <w:snapToGrid w:val="0"/>
              <w:rPr>
                <w:rFonts w:ascii="TyponineSans Reg" w:hAnsi="TyponineSans Reg" w:cs="Tahoma"/>
                <w:sz w:val="20"/>
                <w:szCs w:val="20"/>
              </w:rPr>
            </w:pPr>
          </w:p>
          <w:p w14:paraId="1B08603B" w14:textId="77777777" w:rsidR="00504913" w:rsidRPr="00EE3DCF" w:rsidRDefault="00504913" w:rsidP="00071D0F">
            <w:pPr>
              <w:pStyle w:val="Bezproreda"/>
              <w:snapToGrid w:val="0"/>
              <w:rPr>
                <w:rFonts w:ascii="TyponineSans Reg" w:hAnsi="TyponineSans Reg" w:cs="Tahoma"/>
                <w:sz w:val="20"/>
                <w:szCs w:val="20"/>
              </w:rPr>
            </w:pPr>
          </w:p>
          <w:p w14:paraId="2B6076C0" w14:textId="77777777" w:rsidR="00504913" w:rsidRPr="00EE3DCF" w:rsidRDefault="00504913" w:rsidP="00071D0F">
            <w:pPr>
              <w:pStyle w:val="Bezproreda"/>
              <w:snapToGrid w:val="0"/>
              <w:rPr>
                <w:rFonts w:ascii="TyponineSans Reg" w:hAnsi="TyponineSans Reg" w:cs="Tahoma"/>
                <w:sz w:val="20"/>
                <w:szCs w:val="20"/>
              </w:rPr>
            </w:pPr>
          </w:p>
          <w:p w14:paraId="2EB87563" w14:textId="77777777" w:rsidR="00504913" w:rsidRPr="00EE3DCF" w:rsidRDefault="00504913" w:rsidP="00071D0F">
            <w:pPr>
              <w:pStyle w:val="Bezproreda"/>
              <w:snapToGrid w:val="0"/>
              <w:rPr>
                <w:rFonts w:ascii="TyponineSans Reg" w:hAnsi="TyponineSans Reg" w:cs="Tahoma"/>
                <w:sz w:val="20"/>
                <w:szCs w:val="20"/>
              </w:rPr>
            </w:pPr>
          </w:p>
        </w:tc>
      </w:tr>
      <w:tr w:rsidR="00504913" w:rsidRPr="00EE3DCF" w14:paraId="50365962" w14:textId="77777777" w:rsidTr="00071D0F">
        <w:trPr>
          <w:trHeight w:val="330"/>
        </w:trPr>
        <w:tc>
          <w:tcPr>
            <w:tcW w:w="9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34F25868" w14:textId="77777777" w:rsidR="00504913" w:rsidRPr="00EE3DCF" w:rsidRDefault="00504913" w:rsidP="00071D0F">
            <w:pPr>
              <w:pStyle w:val="Bezproreda"/>
              <w:tabs>
                <w:tab w:val="left" w:pos="426"/>
              </w:tabs>
              <w:snapToGrid w:val="0"/>
              <w:rPr>
                <w:rFonts w:ascii="TyponineSans Reg" w:hAnsi="TyponineSans Reg" w:cs="Tahoma"/>
                <w:sz w:val="20"/>
                <w:szCs w:val="20"/>
              </w:rPr>
            </w:pPr>
            <w:r w:rsidRPr="00EE3DCF">
              <w:rPr>
                <w:rFonts w:ascii="TyponineSans Reg" w:hAnsi="TyponineSans Reg" w:cs="Tahoma"/>
                <w:sz w:val="20"/>
                <w:szCs w:val="20"/>
              </w:rPr>
              <w:t xml:space="preserve">  6.    Na koji ćete način informirati građane o projektu ?</w:t>
            </w:r>
          </w:p>
        </w:tc>
      </w:tr>
      <w:tr w:rsidR="00504913" w:rsidRPr="00EE3DCF" w14:paraId="7E9BA8E2" w14:textId="77777777" w:rsidTr="00071D0F">
        <w:trPr>
          <w:trHeight w:val="330"/>
        </w:trPr>
        <w:tc>
          <w:tcPr>
            <w:tcW w:w="9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FE901" w14:textId="77777777" w:rsidR="00504913" w:rsidRPr="00EE3DCF" w:rsidRDefault="00504913" w:rsidP="00071D0F">
            <w:pPr>
              <w:pStyle w:val="Bezproreda"/>
              <w:snapToGrid w:val="0"/>
              <w:rPr>
                <w:rFonts w:ascii="TyponineSans Reg" w:hAnsi="TyponineSans Reg" w:cs="Tahoma"/>
                <w:sz w:val="20"/>
                <w:szCs w:val="20"/>
              </w:rPr>
            </w:pPr>
          </w:p>
          <w:p w14:paraId="0D6AB47E" w14:textId="77777777" w:rsidR="00504913" w:rsidRPr="00EE3DCF" w:rsidRDefault="00504913" w:rsidP="00071D0F">
            <w:pPr>
              <w:pStyle w:val="Bezproreda"/>
              <w:snapToGrid w:val="0"/>
              <w:rPr>
                <w:rFonts w:ascii="TyponineSans Reg" w:hAnsi="TyponineSans Reg" w:cs="Tahoma"/>
                <w:sz w:val="20"/>
                <w:szCs w:val="20"/>
              </w:rPr>
            </w:pPr>
          </w:p>
          <w:p w14:paraId="519AF32E" w14:textId="77777777" w:rsidR="00504913" w:rsidRPr="00EE3DCF" w:rsidRDefault="00504913" w:rsidP="00071D0F">
            <w:pPr>
              <w:pStyle w:val="Bezproreda"/>
              <w:snapToGrid w:val="0"/>
              <w:rPr>
                <w:rFonts w:ascii="TyponineSans Reg" w:hAnsi="TyponineSans Reg" w:cs="Tahoma"/>
                <w:sz w:val="20"/>
                <w:szCs w:val="20"/>
              </w:rPr>
            </w:pPr>
          </w:p>
          <w:p w14:paraId="40700866" w14:textId="77777777" w:rsidR="00504913" w:rsidRPr="00EE3DCF" w:rsidRDefault="00504913" w:rsidP="00071D0F">
            <w:pPr>
              <w:pStyle w:val="Bezproreda"/>
              <w:snapToGrid w:val="0"/>
              <w:rPr>
                <w:rFonts w:ascii="TyponineSans Reg" w:hAnsi="TyponineSans Reg" w:cs="Tahoma"/>
                <w:sz w:val="20"/>
                <w:szCs w:val="20"/>
              </w:rPr>
            </w:pPr>
          </w:p>
          <w:p w14:paraId="24FEFEFB" w14:textId="77777777" w:rsidR="00504913" w:rsidRPr="00EE3DCF" w:rsidRDefault="00504913" w:rsidP="00071D0F">
            <w:pPr>
              <w:pStyle w:val="Bezproreda"/>
              <w:snapToGrid w:val="0"/>
              <w:rPr>
                <w:rFonts w:ascii="TyponineSans Reg" w:hAnsi="TyponineSans Reg" w:cs="Tahoma"/>
                <w:sz w:val="20"/>
                <w:szCs w:val="20"/>
              </w:rPr>
            </w:pPr>
          </w:p>
          <w:p w14:paraId="6588B96D" w14:textId="77777777" w:rsidR="00504913" w:rsidRPr="00EE3DCF" w:rsidRDefault="00504913" w:rsidP="00071D0F">
            <w:pPr>
              <w:pStyle w:val="Bezproreda"/>
              <w:snapToGrid w:val="0"/>
              <w:rPr>
                <w:rFonts w:ascii="TyponineSans Reg" w:hAnsi="TyponineSans Reg" w:cs="Tahoma"/>
                <w:sz w:val="20"/>
                <w:szCs w:val="20"/>
              </w:rPr>
            </w:pPr>
          </w:p>
          <w:p w14:paraId="493E670F" w14:textId="77777777" w:rsidR="00504913" w:rsidRPr="00EE3DCF" w:rsidRDefault="00504913" w:rsidP="00071D0F">
            <w:pPr>
              <w:pStyle w:val="Bezproreda"/>
              <w:snapToGrid w:val="0"/>
              <w:rPr>
                <w:rFonts w:ascii="TyponineSans Reg" w:hAnsi="TyponineSans Reg" w:cs="Tahoma"/>
                <w:sz w:val="20"/>
                <w:szCs w:val="20"/>
              </w:rPr>
            </w:pPr>
          </w:p>
          <w:p w14:paraId="7A0489D4" w14:textId="77777777" w:rsidR="00504913" w:rsidRPr="00EE3DCF" w:rsidRDefault="00504913" w:rsidP="00071D0F">
            <w:pPr>
              <w:pStyle w:val="Bezproreda"/>
              <w:snapToGrid w:val="0"/>
              <w:rPr>
                <w:rFonts w:ascii="TyponineSans Reg" w:hAnsi="TyponineSans Reg" w:cs="Tahoma"/>
                <w:sz w:val="20"/>
                <w:szCs w:val="20"/>
              </w:rPr>
            </w:pPr>
          </w:p>
          <w:p w14:paraId="1B2892FD" w14:textId="77777777" w:rsidR="00504913" w:rsidRPr="00EE3DCF" w:rsidRDefault="00504913" w:rsidP="00071D0F">
            <w:pPr>
              <w:pStyle w:val="Bezproreda"/>
              <w:snapToGrid w:val="0"/>
              <w:rPr>
                <w:rFonts w:ascii="TyponineSans Reg" w:hAnsi="TyponineSans Reg" w:cs="Tahoma"/>
                <w:sz w:val="20"/>
                <w:szCs w:val="20"/>
              </w:rPr>
            </w:pPr>
          </w:p>
        </w:tc>
      </w:tr>
    </w:tbl>
    <w:p w14:paraId="34AAD00D" w14:textId="77777777" w:rsidR="00504913" w:rsidRPr="00EE3DCF" w:rsidRDefault="00504913" w:rsidP="00504913">
      <w:pPr>
        <w:pStyle w:val="Bezproreda"/>
        <w:rPr>
          <w:rFonts w:ascii="TyponineSans Reg" w:hAnsi="TyponineSans Reg" w:cs="Tahoma"/>
          <w:sz w:val="20"/>
          <w:szCs w:val="20"/>
        </w:rPr>
      </w:pPr>
    </w:p>
    <w:p w14:paraId="17FC5692" w14:textId="77777777" w:rsidR="00504913" w:rsidRPr="00EE3DCF" w:rsidRDefault="00504913" w:rsidP="00504913">
      <w:pPr>
        <w:pStyle w:val="Bezproreda"/>
        <w:rPr>
          <w:rFonts w:ascii="TyponineSans Reg" w:hAnsi="TyponineSans Reg" w:cs="Tahoma"/>
          <w:b/>
          <w:sz w:val="20"/>
          <w:szCs w:val="20"/>
        </w:rPr>
      </w:pPr>
    </w:p>
    <w:tbl>
      <w:tblPr>
        <w:tblW w:w="0" w:type="auto"/>
        <w:tblInd w:w="5" w:type="dxa"/>
        <w:tblLayout w:type="fixed"/>
        <w:tblCellMar>
          <w:top w:w="28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5"/>
        <w:gridCol w:w="3000"/>
        <w:gridCol w:w="3225"/>
      </w:tblGrid>
      <w:tr w:rsidR="00504913" w:rsidRPr="00EE3DCF" w14:paraId="065682BF" w14:textId="77777777" w:rsidTr="00071D0F"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4691DC55" w14:textId="77777777" w:rsidR="00504913" w:rsidRPr="00EE3DCF" w:rsidRDefault="00504913" w:rsidP="00071D0F">
            <w:pPr>
              <w:snapToGrid w:val="0"/>
              <w:rPr>
                <w:rFonts w:ascii="TyponineSans Reg" w:hAnsi="TyponineSans Reg" w:cs="Arial"/>
                <w:b/>
                <w:sz w:val="20"/>
                <w:szCs w:val="20"/>
              </w:rPr>
            </w:pPr>
          </w:p>
        </w:tc>
        <w:tc>
          <w:tcPr>
            <w:tcW w:w="3000" w:type="dxa"/>
            <w:vAlign w:val="center"/>
          </w:tcPr>
          <w:p w14:paraId="64BE72AE" w14:textId="77777777" w:rsidR="00504913" w:rsidRPr="00EE3DCF" w:rsidRDefault="00504913" w:rsidP="00071D0F">
            <w:pPr>
              <w:tabs>
                <w:tab w:val="left" w:pos="2301"/>
              </w:tabs>
              <w:snapToGrid w:val="0"/>
              <w:jc w:val="center"/>
              <w:rPr>
                <w:rFonts w:ascii="TyponineSans Reg" w:eastAsia="Arial Unicode MS" w:hAnsi="TyponineSans Reg" w:cs="Arial"/>
                <w:b/>
                <w:bCs/>
                <w:sz w:val="20"/>
                <w:szCs w:val="20"/>
              </w:rPr>
            </w:pP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9427A30" w14:textId="77777777" w:rsidR="00504913" w:rsidRPr="00EE3DCF" w:rsidRDefault="00504913" w:rsidP="00071D0F">
            <w:pPr>
              <w:snapToGrid w:val="0"/>
              <w:rPr>
                <w:rFonts w:ascii="TyponineSans Reg" w:hAnsi="TyponineSans Reg" w:cs="Arial"/>
                <w:b/>
                <w:sz w:val="20"/>
                <w:szCs w:val="20"/>
              </w:rPr>
            </w:pPr>
          </w:p>
        </w:tc>
      </w:tr>
      <w:tr w:rsidR="00504913" w:rsidRPr="00EE3DCF" w14:paraId="762EFB6F" w14:textId="77777777" w:rsidTr="00071D0F">
        <w:tc>
          <w:tcPr>
            <w:tcW w:w="3415" w:type="dxa"/>
            <w:vAlign w:val="center"/>
          </w:tcPr>
          <w:p w14:paraId="3FE27DE1" w14:textId="77777777" w:rsidR="00504913" w:rsidRPr="00EE3DCF" w:rsidRDefault="00504913" w:rsidP="00071D0F">
            <w:pPr>
              <w:snapToGrid w:val="0"/>
              <w:rPr>
                <w:rFonts w:ascii="TyponineSans Reg" w:eastAsia="Arial Unicode MS" w:hAnsi="TyponineSans Reg" w:cs="Arial"/>
                <w:b/>
                <w:bCs/>
                <w:sz w:val="20"/>
                <w:szCs w:val="20"/>
              </w:rPr>
            </w:pPr>
            <w:r w:rsidRPr="00EE3DCF">
              <w:rPr>
                <w:rFonts w:ascii="TyponineSans Reg" w:eastAsia="Arial Unicode MS" w:hAnsi="TyponineSans Reg" w:cs="Arial"/>
                <w:b/>
                <w:bCs/>
                <w:sz w:val="20"/>
                <w:szCs w:val="20"/>
              </w:rPr>
              <w:t xml:space="preserve">Ime i prezime voditelja/voditeljice projekta </w:t>
            </w:r>
            <w:r w:rsidRPr="00EE3DCF">
              <w:rPr>
                <w:rFonts w:ascii="TyponineSans Reg" w:eastAsia="SimSun" w:hAnsi="TyponineSans Reg"/>
                <w:b/>
                <w:i/>
                <w:sz w:val="20"/>
                <w:szCs w:val="20"/>
              </w:rPr>
              <w:t>(u organizaciji – prijavitelju)</w:t>
            </w:r>
          </w:p>
        </w:tc>
        <w:tc>
          <w:tcPr>
            <w:tcW w:w="3000" w:type="dxa"/>
            <w:vAlign w:val="center"/>
          </w:tcPr>
          <w:p w14:paraId="6F03E5D2" w14:textId="77777777" w:rsidR="00504913" w:rsidRPr="00EE3DCF" w:rsidRDefault="00504913" w:rsidP="00071D0F">
            <w:pPr>
              <w:snapToGrid w:val="0"/>
              <w:jc w:val="center"/>
              <w:rPr>
                <w:rFonts w:ascii="TyponineSans Reg" w:eastAsia="Arial Unicode MS" w:hAnsi="TyponineSans Reg" w:cs="Arial"/>
                <w:b/>
                <w:bCs/>
                <w:sz w:val="20"/>
                <w:szCs w:val="20"/>
              </w:rPr>
            </w:pPr>
          </w:p>
        </w:tc>
        <w:tc>
          <w:tcPr>
            <w:tcW w:w="3225" w:type="dxa"/>
          </w:tcPr>
          <w:p w14:paraId="03949544" w14:textId="77777777" w:rsidR="00504913" w:rsidRPr="00EE3DCF" w:rsidRDefault="00504913" w:rsidP="00071D0F">
            <w:pPr>
              <w:snapToGrid w:val="0"/>
              <w:rPr>
                <w:rFonts w:ascii="TyponineSans Reg" w:eastAsia="Arial Unicode MS" w:hAnsi="TyponineSans Reg" w:cs="Arial"/>
                <w:b/>
                <w:bCs/>
                <w:sz w:val="20"/>
                <w:szCs w:val="20"/>
              </w:rPr>
            </w:pPr>
            <w:r w:rsidRPr="00EE3DCF">
              <w:rPr>
                <w:rFonts w:ascii="TyponineSans Reg" w:eastAsia="Arial Unicode MS" w:hAnsi="TyponineSans Reg" w:cs="Arial"/>
                <w:b/>
                <w:bCs/>
                <w:sz w:val="20"/>
                <w:szCs w:val="20"/>
              </w:rPr>
              <w:t xml:space="preserve">Ime i prezime osobe ovlaštene za zastupanje </w:t>
            </w:r>
            <w:r w:rsidRPr="00EE3DCF">
              <w:rPr>
                <w:rFonts w:ascii="TyponineSans Reg" w:eastAsia="SimSun" w:hAnsi="TyponineSans Reg"/>
                <w:b/>
                <w:i/>
                <w:sz w:val="20"/>
                <w:szCs w:val="20"/>
              </w:rPr>
              <w:t>(u organizaciji – prijavitelju)</w:t>
            </w:r>
          </w:p>
        </w:tc>
      </w:tr>
    </w:tbl>
    <w:p w14:paraId="0370D833" w14:textId="77777777" w:rsidR="00504913" w:rsidRPr="00EE3DCF" w:rsidRDefault="00504913" w:rsidP="00504913">
      <w:pPr>
        <w:jc w:val="center"/>
        <w:rPr>
          <w:rFonts w:ascii="TyponineSans Reg" w:eastAsia="Arial Unicode MS" w:hAnsi="TyponineSans Reg" w:cs="Arial"/>
          <w:b/>
          <w:sz w:val="20"/>
          <w:szCs w:val="20"/>
        </w:rPr>
      </w:pPr>
      <w:r w:rsidRPr="00EE3DCF">
        <w:rPr>
          <w:rFonts w:ascii="TyponineSans Reg" w:eastAsia="Arial Unicode MS" w:hAnsi="TyponineSans Reg" w:cs="Arial"/>
          <w:b/>
          <w:sz w:val="20"/>
          <w:szCs w:val="20"/>
        </w:rPr>
        <w:t>MP</w:t>
      </w:r>
    </w:p>
    <w:p w14:paraId="1B22CE35" w14:textId="77777777" w:rsidR="00504913" w:rsidRPr="00EE3DCF" w:rsidRDefault="00504913" w:rsidP="00504913">
      <w:pPr>
        <w:jc w:val="center"/>
        <w:rPr>
          <w:rFonts w:ascii="TyponineSans Reg" w:eastAsia="Arial Unicode MS" w:hAnsi="TyponineSans Reg" w:cs="Arial"/>
          <w:b/>
          <w:sz w:val="20"/>
          <w:szCs w:val="20"/>
        </w:rPr>
      </w:pPr>
    </w:p>
    <w:tbl>
      <w:tblPr>
        <w:tblW w:w="0" w:type="auto"/>
        <w:tblInd w:w="5" w:type="dxa"/>
        <w:tblLayout w:type="fixed"/>
        <w:tblCellMar>
          <w:left w:w="0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3415"/>
        <w:gridCol w:w="3000"/>
        <w:gridCol w:w="3225"/>
      </w:tblGrid>
      <w:tr w:rsidR="00504913" w:rsidRPr="00EE3DCF" w14:paraId="42FC55A9" w14:textId="77777777" w:rsidTr="00071D0F"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214D8B24" w14:textId="77777777" w:rsidR="00504913" w:rsidRPr="00EE3DCF" w:rsidRDefault="00504913" w:rsidP="00071D0F">
            <w:pPr>
              <w:snapToGrid w:val="0"/>
              <w:rPr>
                <w:rFonts w:ascii="TyponineSans Reg" w:hAnsi="TyponineSans Reg" w:cs="Arial"/>
                <w:b/>
                <w:sz w:val="20"/>
                <w:szCs w:val="20"/>
              </w:rPr>
            </w:pPr>
          </w:p>
        </w:tc>
        <w:tc>
          <w:tcPr>
            <w:tcW w:w="3000" w:type="dxa"/>
            <w:vAlign w:val="center"/>
          </w:tcPr>
          <w:p w14:paraId="36DFAD49" w14:textId="77777777" w:rsidR="00504913" w:rsidRPr="00EE3DCF" w:rsidRDefault="00504913" w:rsidP="00071D0F">
            <w:pPr>
              <w:tabs>
                <w:tab w:val="left" w:pos="2301"/>
              </w:tabs>
              <w:snapToGrid w:val="0"/>
              <w:jc w:val="center"/>
              <w:rPr>
                <w:rFonts w:ascii="TyponineSans Reg" w:eastAsia="Arial Unicode MS" w:hAnsi="TyponineSans Reg" w:cs="Arial"/>
                <w:b/>
                <w:bCs/>
                <w:sz w:val="20"/>
                <w:szCs w:val="20"/>
              </w:rPr>
            </w:pP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E078EC1" w14:textId="77777777" w:rsidR="00504913" w:rsidRPr="00EE3DCF" w:rsidRDefault="00504913" w:rsidP="00071D0F">
            <w:pPr>
              <w:snapToGrid w:val="0"/>
              <w:rPr>
                <w:rFonts w:ascii="TyponineSans Reg" w:hAnsi="TyponineSans Reg" w:cs="Arial"/>
                <w:b/>
                <w:sz w:val="20"/>
                <w:szCs w:val="20"/>
              </w:rPr>
            </w:pPr>
          </w:p>
        </w:tc>
      </w:tr>
      <w:tr w:rsidR="00504913" w:rsidRPr="00EE3DCF" w14:paraId="0513E1E9" w14:textId="77777777" w:rsidTr="00071D0F">
        <w:tc>
          <w:tcPr>
            <w:tcW w:w="34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6EFC2D" w14:textId="77777777" w:rsidR="00504913" w:rsidRPr="00EE3DCF" w:rsidRDefault="00504913" w:rsidP="00071D0F">
            <w:pPr>
              <w:snapToGrid w:val="0"/>
              <w:rPr>
                <w:rFonts w:ascii="TyponineSans Reg" w:eastAsia="Arial Unicode MS" w:hAnsi="TyponineSans Reg" w:cs="Arial"/>
                <w:b/>
                <w:bCs/>
                <w:sz w:val="20"/>
                <w:szCs w:val="20"/>
              </w:rPr>
            </w:pPr>
            <w:r w:rsidRPr="00EE3DCF">
              <w:rPr>
                <w:rFonts w:ascii="TyponineSans Reg" w:eastAsia="Arial Unicode MS" w:hAnsi="TyponineSans Reg" w:cs="Arial"/>
                <w:b/>
                <w:bCs/>
                <w:sz w:val="20"/>
                <w:szCs w:val="20"/>
              </w:rPr>
              <w:t>Potpis</w:t>
            </w:r>
          </w:p>
        </w:tc>
        <w:tc>
          <w:tcPr>
            <w:tcW w:w="30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CD24A2" w14:textId="77777777" w:rsidR="00504913" w:rsidRPr="00EE3DCF" w:rsidRDefault="00504913" w:rsidP="00071D0F">
            <w:pPr>
              <w:snapToGrid w:val="0"/>
              <w:jc w:val="center"/>
              <w:rPr>
                <w:rFonts w:ascii="TyponineSans Reg" w:eastAsia="Arial Unicode MS" w:hAnsi="TyponineSans Reg" w:cs="Arial"/>
                <w:b/>
                <w:bCs/>
                <w:sz w:val="20"/>
                <w:szCs w:val="20"/>
              </w:rPr>
            </w:pPr>
          </w:p>
        </w:tc>
        <w:tc>
          <w:tcPr>
            <w:tcW w:w="32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035655" w14:textId="77777777" w:rsidR="00504913" w:rsidRPr="00EE3DCF" w:rsidRDefault="00504913" w:rsidP="00071D0F">
            <w:pPr>
              <w:snapToGrid w:val="0"/>
              <w:rPr>
                <w:rFonts w:ascii="TyponineSans Reg" w:eastAsia="Arial Unicode MS" w:hAnsi="TyponineSans Reg" w:cs="Arial"/>
                <w:b/>
                <w:bCs/>
                <w:sz w:val="20"/>
                <w:szCs w:val="20"/>
              </w:rPr>
            </w:pPr>
            <w:r w:rsidRPr="00EE3DCF">
              <w:rPr>
                <w:rFonts w:ascii="TyponineSans Reg" w:eastAsia="Arial Unicode MS" w:hAnsi="TyponineSans Reg" w:cs="Arial"/>
                <w:b/>
                <w:bCs/>
                <w:sz w:val="20"/>
                <w:szCs w:val="20"/>
              </w:rPr>
              <w:t xml:space="preserve">Potpis </w:t>
            </w:r>
          </w:p>
        </w:tc>
      </w:tr>
    </w:tbl>
    <w:p w14:paraId="66CE51D4" w14:textId="77777777" w:rsidR="00504913" w:rsidRPr="00EE3DCF" w:rsidRDefault="00504913" w:rsidP="00504913">
      <w:pPr>
        <w:rPr>
          <w:rFonts w:ascii="TyponineSans Reg" w:eastAsia="Times New Roman" w:hAnsi="TyponineSans Reg" w:cs="Times New Roman"/>
          <w:sz w:val="20"/>
          <w:szCs w:val="20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right w:w="113" w:type="dxa"/>
        </w:tblCellMar>
        <w:tblLook w:val="04A0" w:firstRow="1" w:lastRow="0" w:firstColumn="1" w:lastColumn="0" w:noHBand="0" w:noVBand="1"/>
      </w:tblPr>
      <w:tblGrid>
        <w:gridCol w:w="360"/>
        <w:gridCol w:w="3220"/>
        <w:gridCol w:w="190"/>
        <w:gridCol w:w="900"/>
        <w:gridCol w:w="900"/>
      </w:tblGrid>
      <w:tr w:rsidR="00504913" w:rsidRPr="00EE3DCF" w14:paraId="4D110B1F" w14:textId="77777777" w:rsidTr="00071D0F">
        <w:tc>
          <w:tcPr>
            <w:tcW w:w="360" w:type="dxa"/>
            <w:vAlign w:val="center"/>
          </w:tcPr>
          <w:p w14:paraId="142615F9" w14:textId="77777777" w:rsidR="00504913" w:rsidRPr="00EE3DCF" w:rsidRDefault="00504913" w:rsidP="00071D0F">
            <w:pPr>
              <w:snapToGrid w:val="0"/>
              <w:ind w:left="-13"/>
              <w:jc w:val="center"/>
              <w:rPr>
                <w:rFonts w:ascii="TyponineSans Reg" w:eastAsia="Arial Unicode MS" w:hAnsi="TyponineSans Reg" w:cs="Arial"/>
                <w:b/>
                <w:bCs/>
                <w:sz w:val="20"/>
                <w:szCs w:val="20"/>
              </w:rPr>
            </w:pPr>
            <w:r w:rsidRPr="00EE3DCF">
              <w:rPr>
                <w:rFonts w:ascii="TyponineSans Reg" w:eastAsia="Arial Unicode MS" w:hAnsi="TyponineSans Reg" w:cs="Arial"/>
                <w:b/>
                <w:bCs/>
                <w:sz w:val="20"/>
                <w:szCs w:val="20"/>
              </w:rPr>
              <w:t>U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1425B0C6" w14:textId="77777777" w:rsidR="00504913" w:rsidRPr="00EE3DCF" w:rsidRDefault="00504913" w:rsidP="00071D0F">
            <w:pPr>
              <w:snapToGrid w:val="0"/>
              <w:rPr>
                <w:rFonts w:ascii="TyponineSans Reg" w:hAnsi="TyponineSans Reg" w:cs="Arial"/>
                <w:b/>
                <w:sz w:val="20"/>
                <w:szCs w:val="20"/>
              </w:rPr>
            </w:pPr>
          </w:p>
        </w:tc>
        <w:tc>
          <w:tcPr>
            <w:tcW w:w="190" w:type="dxa"/>
            <w:vAlign w:val="center"/>
          </w:tcPr>
          <w:p w14:paraId="04FB6211" w14:textId="77777777" w:rsidR="00504913" w:rsidRPr="00EE3DCF" w:rsidRDefault="00504913" w:rsidP="00071D0F">
            <w:pPr>
              <w:snapToGrid w:val="0"/>
              <w:rPr>
                <w:rFonts w:ascii="TyponineSans Reg" w:hAnsi="TyponineSans Reg" w:cs="Arial"/>
                <w:b/>
                <w:sz w:val="20"/>
                <w:szCs w:val="20"/>
              </w:rPr>
            </w:pPr>
            <w:r w:rsidRPr="00EE3DCF">
              <w:rPr>
                <w:rFonts w:ascii="TyponineSans Reg" w:hAnsi="TyponineSans Reg" w:cs="Arial"/>
                <w:b/>
                <w:sz w:val="20"/>
                <w:szCs w:val="20"/>
              </w:rPr>
              <w:t>,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3AEDDA40" w14:textId="77777777" w:rsidR="00504913" w:rsidRPr="00EE3DCF" w:rsidRDefault="00504913" w:rsidP="00071D0F">
            <w:pPr>
              <w:snapToGrid w:val="0"/>
              <w:rPr>
                <w:rFonts w:ascii="TyponineSans Reg" w:hAnsi="TyponineSans Reg" w:cs="Arial"/>
                <w:b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51DAAC4E" w14:textId="77777777" w:rsidR="00504913" w:rsidRPr="00EE3DCF" w:rsidRDefault="00504913" w:rsidP="00071D0F">
            <w:pPr>
              <w:snapToGrid w:val="0"/>
              <w:rPr>
                <w:rFonts w:ascii="TyponineSans Reg" w:hAnsi="TyponineSans Reg" w:cs="Arial"/>
                <w:b/>
                <w:sz w:val="20"/>
                <w:szCs w:val="20"/>
              </w:rPr>
            </w:pPr>
            <w:r>
              <w:rPr>
                <w:rFonts w:ascii="TyponineSans Reg" w:hAnsi="TyponineSans Reg" w:cs="Arial"/>
                <w:b/>
                <w:sz w:val="20"/>
                <w:szCs w:val="20"/>
              </w:rPr>
              <w:t>2026</w:t>
            </w:r>
            <w:r w:rsidRPr="00EE3DCF">
              <w:rPr>
                <w:rFonts w:ascii="TyponineSans Reg" w:hAnsi="TyponineSans Reg" w:cs="Arial"/>
                <w:b/>
                <w:sz w:val="20"/>
                <w:szCs w:val="20"/>
              </w:rPr>
              <w:t>.</w:t>
            </w:r>
          </w:p>
        </w:tc>
      </w:tr>
    </w:tbl>
    <w:p w14:paraId="21E4757C" w14:textId="77777777" w:rsidR="00504913" w:rsidRPr="00EE3DCF" w:rsidRDefault="00504913" w:rsidP="00504913">
      <w:pPr>
        <w:rPr>
          <w:rFonts w:ascii="TyponineSans Reg" w:hAnsi="TyponineSans Reg"/>
          <w:sz w:val="20"/>
          <w:szCs w:val="20"/>
        </w:rPr>
      </w:pPr>
    </w:p>
    <w:p w14:paraId="547BEBFD" w14:textId="77777777" w:rsidR="00504913" w:rsidRPr="00D1713D" w:rsidRDefault="00504913" w:rsidP="00504913">
      <w:pPr>
        <w:rPr>
          <w:rFonts w:asciiTheme="minorHAnsi" w:hAnsiTheme="minorHAnsi" w:cstheme="minorHAnsi"/>
        </w:rPr>
      </w:pPr>
    </w:p>
    <w:p w14:paraId="4AE7A512" w14:textId="77777777" w:rsidR="00FE5FAE" w:rsidRDefault="00FE5FAE" w:rsidP="00150F2B">
      <w:pPr>
        <w:pStyle w:val="NpKrka-Normal"/>
      </w:pPr>
    </w:p>
    <w:sectPr w:rsidR="00FE5FAE" w:rsidSect="00914DA7">
      <w:headerReference w:type="default" r:id="rId8"/>
      <w:type w:val="continuous"/>
      <w:pgSz w:w="11900" w:h="16840" w:code="9"/>
      <w:pgMar w:top="3162" w:right="1418" w:bottom="1985" w:left="1418" w:header="1418" w:footer="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2B0819" w14:textId="77777777" w:rsidR="00D7487B" w:rsidRDefault="00D7487B" w:rsidP="00DA6866">
      <w:r>
        <w:separator/>
      </w:r>
    </w:p>
  </w:endnote>
  <w:endnote w:type="continuationSeparator" w:id="0">
    <w:p w14:paraId="0236BDE5" w14:textId="77777777" w:rsidR="00D7487B" w:rsidRDefault="00D7487B" w:rsidP="00DA6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Angsana New"/>
    <w:charset w:val="00"/>
    <w:family w:val="auto"/>
    <w:pitch w:val="variable"/>
  </w:font>
  <w:font w:name="TyponineSans Reg">
    <w:altName w:val="Times New Roman"/>
    <w:panose1 w:val="00000000000000000000"/>
    <w:charset w:val="00"/>
    <w:family w:val="modern"/>
    <w:notTrueType/>
    <w:pitch w:val="variable"/>
    <w:sig w:usb0="00000001" w:usb1="5001E47B" w:usb2="00000000" w:usb3="00000000" w:csb0="000001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1939F1" w14:textId="77777777" w:rsidR="00D7487B" w:rsidRDefault="00D7487B" w:rsidP="00DA6866">
      <w:r>
        <w:separator/>
      </w:r>
    </w:p>
  </w:footnote>
  <w:footnote w:type="continuationSeparator" w:id="0">
    <w:p w14:paraId="6D97FF56" w14:textId="77777777" w:rsidR="00D7487B" w:rsidRDefault="00D7487B" w:rsidP="00DA68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B33E6" w14:textId="77777777" w:rsidR="00914DA7" w:rsidRDefault="00914DA7">
    <w:r>
      <w:rPr>
        <w:noProof/>
      </w:rPr>
      <w:drawing>
        <wp:inline distT="0" distB="0" distL="0" distR="0" wp14:anchorId="22607FC6" wp14:editId="6B128F11">
          <wp:extent cx="5755640" cy="546735"/>
          <wp:effectExtent l="0" t="0" r="0" b="5715"/>
          <wp:docPr id="69236737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65113248" name="Slika 96511324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5640" cy="5467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ascii="Arial" w:eastAsia="Calibri" w:hAnsi="Arial" w:cs="Arial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168C24AF"/>
    <w:multiLevelType w:val="hybridMultilevel"/>
    <w:tmpl w:val="3F0C2F38"/>
    <w:lvl w:ilvl="0" w:tplc="8D3246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DED64E1E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4A43D4"/>
    <w:multiLevelType w:val="hybridMultilevel"/>
    <w:tmpl w:val="DE261C92"/>
    <w:lvl w:ilvl="0" w:tplc="FAC4C704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 w:tplc="4D4241E6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A46DC5"/>
    <w:multiLevelType w:val="hybridMultilevel"/>
    <w:tmpl w:val="66121D3C"/>
    <w:lvl w:ilvl="0" w:tplc="53C6636A">
      <w:numFmt w:val="bullet"/>
      <w:lvlText w:val="-"/>
      <w:lvlJc w:val="left"/>
      <w:pPr>
        <w:ind w:left="720" w:hanging="360"/>
      </w:pPr>
      <w:rPr>
        <w:rFonts w:ascii="Calibri" w:eastAsia="MS Mincho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5740974">
    <w:abstractNumId w:val="3"/>
  </w:num>
  <w:num w:numId="2" w16cid:durableId="1259873437">
    <w:abstractNumId w:val="0"/>
  </w:num>
  <w:num w:numId="3" w16cid:durableId="845367223">
    <w:abstractNumId w:val="1"/>
  </w:num>
  <w:num w:numId="4" w16cid:durableId="12657661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4913"/>
    <w:rsid w:val="00007AD2"/>
    <w:rsid w:val="000216BD"/>
    <w:rsid w:val="00061788"/>
    <w:rsid w:val="000651C7"/>
    <w:rsid w:val="000D6F4B"/>
    <w:rsid w:val="000E72D2"/>
    <w:rsid w:val="00115434"/>
    <w:rsid w:val="001179D0"/>
    <w:rsid w:val="00150F2B"/>
    <w:rsid w:val="00152C85"/>
    <w:rsid w:val="001B1F01"/>
    <w:rsid w:val="001B6311"/>
    <w:rsid w:val="001D1EE3"/>
    <w:rsid w:val="001F040E"/>
    <w:rsid w:val="00200640"/>
    <w:rsid w:val="00226B35"/>
    <w:rsid w:val="0024317E"/>
    <w:rsid w:val="00283978"/>
    <w:rsid w:val="002D5A20"/>
    <w:rsid w:val="00313B9A"/>
    <w:rsid w:val="0035316E"/>
    <w:rsid w:val="003E69A7"/>
    <w:rsid w:val="00401E00"/>
    <w:rsid w:val="0043222C"/>
    <w:rsid w:val="0045049D"/>
    <w:rsid w:val="00451368"/>
    <w:rsid w:val="00454E8A"/>
    <w:rsid w:val="004551CC"/>
    <w:rsid w:val="00471178"/>
    <w:rsid w:val="00474E85"/>
    <w:rsid w:val="0047534C"/>
    <w:rsid w:val="0048536E"/>
    <w:rsid w:val="004951EE"/>
    <w:rsid w:val="004D0B6D"/>
    <w:rsid w:val="004E5BAE"/>
    <w:rsid w:val="00504913"/>
    <w:rsid w:val="00507E27"/>
    <w:rsid w:val="00525B1D"/>
    <w:rsid w:val="00531263"/>
    <w:rsid w:val="005605C3"/>
    <w:rsid w:val="005A5680"/>
    <w:rsid w:val="005F3EBA"/>
    <w:rsid w:val="005F7B01"/>
    <w:rsid w:val="00601A78"/>
    <w:rsid w:val="00605E53"/>
    <w:rsid w:val="00620ACA"/>
    <w:rsid w:val="0062328F"/>
    <w:rsid w:val="00624DE5"/>
    <w:rsid w:val="00640284"/>
    <w:rsid w:val="0064629F"/>
    <w:rsid w:val="00662A2B"/>
    <w:rsid w:val="0068096D"/>
    <w:rsid w:val="006B7068"/>
    <w:rsid w:val="006E5DEE"/>
    <w:rsid w:val="007233EE"/>
    <w:rsid w:val="00727078"/>
    <w:rsid w:val="00734778"/>
    <w:rsid w:val="00744EEB"/>
    <w:rsid w:val="007651D5"/>
    <w:rsid w:val="00774990"/>
    <w:rsid w:val="00780B4A"/>
    <w:rsid w:val="007A4F69"/>
    <w:rsid w:val="007D1965"/>
    <w:rsid w:val="007F30DC"/>
    <w:rsid w:val="00825323"/>
    <w:rsid w:val="00862E49"/>
    <w:rsid w:val="00885F9B"/>
    <w:rsid w:val="00891EED"/>
    <w:rsid w:val="008A0D83"/>
    <w:rsid w:val="008A7836"/>
    <w:rsid w:val="008E3984"/>
    <w:rsid w:val="0090407B"/>
    <w:rsid w:val="0091387E"/>
    <w:rsid w:val="00914DA7"/>
    <w:rsid w:val="0094064D"/>
    <w:rsid w:val="00942821"/>
    <w:rsid w:val="009431A7"/>
    <w:rsid w:val="009638D9"/>
    <w:rsid w:val="00974C81"/>
    <w:rsid w:val="009910C7"/>
    <w:rsid w:val="009D7685"/>
    <w:rsid w:val="009E7EA7"/>
    <w:rsid w:val="009F4F18"/>
    <w:rsid w:val="009F5F15"/>
    <w:rsid w:val="00A03E3C"/>
    <w:rsid w:val="00A6035B"/>
    <w:rsid w:val="00A721A1"/>
    <w:rsid w:val="00AC7EE6"/>
    <w:rsid w:val="00AE366B"/>
    <w:rsid w:val="00B071BE"/>
    <w:rsid w:val="00B16053"/>
    <w:rsid w:val="00B24AA7"/>
    <w:rsid w:val="00B41ACC"/>
    <w:rsid w:val="00B87B10"/>
    <w:rsid w:val="00B928AB"/>
    <w:rsid w:val="00BB738B"/>
    <w:rsid w:val="00BE4287"/>
    <w:rsid w:val="00C266EA"/>
    <w:rsid w:val="00C83284"/>
    <w:rsid w:val="00CC0AF0"/>
    <w:rsid w:val="00CC1099"/>
    <w:rsid w:val="00CC4FA4"/>
    <w:rsid w:val="00CE3296"/>
    <w:rsid w:val="00D17334"/>
    <w:rsid w:val="00D53318"/>
    <w:rsid w:val="00D7487B"/>
    <w:rsid w:val="00DA14F5"/>
    <w:rsid w:val="00DA2D44"/>
    <w:rsid w:val="00DA58F5"/>
    <w:rsid w:val="00DA6866"/>
    <w:rsid w:val="00DC3BFA"/>
    <w:rsid w:val="00DE0311"/>
    <w:rsid w:val="00DE1A5F"/>
    <w:rsid w:val="00DF298D"/>
    <w:rsid w:val="00DF6F8D"/>
    <w:rsid w:val="00E1310C"/>
    <w:rsid w:val="00E16DCC"/>
    <w:rsid w:val="00E34EFB"/>
    <w:rsid w:val="00ED7672"/>
    <w:rsid w:val="00F15D8E"/>
    <w:rsid w:val="00F750E6"/>
    <w:rsid w:val="00F81523"/>
    <w:rsid w:val="00FD4126"/>
    <w:rsid w:val="00FE5FA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F96592"/>
  <w15:docId w15:val="{64E2E68E-2B19-4B7E-91C9-BA3EF1CBB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hr-HR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0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4913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styleId="Naslov1">
    <w:name w:val="heading 1"/>
    <w:basedOn w:val="Normal"/>
    <w:next w:val="Normal"/>
    <w:link w:val="Naslov1Char"/>
    <w:uiPriority w:val="9"/>
    <w:qFormat/>
    <w:rsid w:val="007233EE"/>
    <w:pPr>
      <w:keepNext/>
      <w:spacing w:before="240" w:after="60"/>
      <w:outlineLvl w:val="0"/>
    </w:pPr>
    <w:rPr>
      <w:rFonts w:eastAsia="MS Gothic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qFormat/>
    <w:rsid w:val="007233EE"/>
    <w:pPr>
      <w:keepNext/>
      <w:spacing w:before="240" w:after="60"/>
      <w:outlineLvl w:val="1"/>
    </w:pPr>
    <w:rPr>
      <w:rFonts w:eastAsia="MS Gothic"/>
      <w:b/>
      <w:bCs/>
      <w:i/>
      <w:iCs/>
      <w:sz w:val="28"/>
      <w:szCs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0651C7"/>
    <w:rPr>
      <w:rFonts w:ascii="Lucida Grande" w:hAnsi="Lucida Grande" w:cs="Lucida Grande"/>
      <w:sz w:val="18"/>
      <w:szCs w:val="18"/>
    </w:rPr>
  </w:style>
  <w:style w:type="character" w:customStyle="1" w:styleId="TekstbaloniaChar">
    <w:name w:val="Tekst balončića Char"/>
    <w:link w:val="Tekstbalonia"/>
    <w:uiPriority w:val="99"/>
    <w:semiHidden/>
    <w:rsid w:val="000651C7"/>
    <w:rPr>
      <w:rFonts w:ascii="Lucida Grande" w:hAnsi="Lucida Grande" w:cs="Lucida Grande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C266EA"/>
    <w:pPr>
      <w:tabs>
        <w:tab w:val="center" w:pos="4320"/>
        <w:tab w:val="right" w:pos="8640"/>
      </w:tabs>
    </w:pPr>
  </w:style>
  <w:style w:type="character" w:customStyle="1" w:styleId="ZaglavljeChar">
    <w:name w:val="Zaglavlje Char"/>
    <w:link w:val="Zaglavlje"/>
    <w:uiPriority w:val="99"/>
    <w:rsid w:val="00C266EA"/>
    <w:rPr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C266EA"/>
    <w:pPr>
      <w:tabs>
        <w:tab w:val="center" w:pos="4320"/>
        <w:tab w:val="right" w:pos="8640"/>
      </w:tabs>
    </w:pPr>
  </w:style>
  <w:style w:type="paragraph" w:customStyle="1" w:styleId="NpKrka-Normal">
    <w:name w:val="NpKrka - Normal"/>
    <w:basedOn w:val="Normal"/>
    <w:qFormat/>
    <w:rsid w:val="000D6F4B"/>
    <w:rPr>
      <w:sz w:val="20"/>
      <w:szCs w:val="20"/>
    </w:rPr>
  </w:style>
  <w:style w:type="character" w:styleId="Brojstranice">
    <w:name w:val="page number"/>
    <w:uiPriority w:val="99"/>
    <w:semiHidden/>
    <w:unhideWhenUsed/>
    <w:rsid w:val="001B1F01"/>
  </w:style>
  <w:style w:type="character" w:customStyle="1" w:styleId="Naslov1Char">
    <w:name w:val="Naslov 1 Char"/>
    <w:link w:val="Naslov1"/>
    <w:uiPriority w:val="9"/>
    <w:rsid w:val="007233EE"/>
    <w:rPr>
      <w:rFonts w:ascii="Calibri" w:eastAsia="MS Gothic" w:hAnsi="Calibri" w:cs="Times New Roman"/>
      <w:b/>
      <w:bCs/>
      <w:kern w:val="32"/>
      <w:sz w:val="32"/>
      <w:szCs w:val="32"/>
    </w:rPr>
  </w:style>
  <w:style w:type="paragraph" w:customStyle="1" w:styleId="NpKrka-Naslov">
    <w:name w:val="NpKrka - Naslov"/>
    <w:basedOn w:val="NpKrka-Normal"/>
    <w:qFormat/>
    <w:rsid w:val="00744EEB"/>
    <w:rPr>
      <w:sz w:val="26"/>
    </w:rPr>
  </w:style>
  <w:style w:type="paragraph" w:customStyle="1" w:styleId="NpKrka-Podnaslov">
    <w:name w:val="NpKrka - Podnaslov"/>
    <w:basedOn w:val="NpKrka-Normal"/>
    <w:qFormat/>
    <w:rsid w:val="00744EEB"/>
    <w:rPr>
      <w:b/>
      <w:sz w:val="22"/>
    </w:rPr>
  </w:style>
  <w:style w:type="character" w:customStyle="1" w:styleId="Naslov2Char">
    <w:name w:val="Naslov 2 Char"/>
    <w:link w:val="Naslov2"/>
    <w:uiPriority w:val="9"/>
    <w:rsid w:val="007233EE"/>
    <w:rPr>
      <w:rFonts w:ascii="Calibri" w:eastAsia="MS Gothic" w:hAnsi="Calibri" w:cs="Times New Roman"/>
      <w:b/>
      <w:bCs/>
      <w:i/>
      <w:iCs/>
      <w:sz w:val="28"/>
      <w:szCs w:val="28"/>
    </w:rPr>
  </w:style>
  <w:style w:type="paragraph" w:styleId="Naslov">
    <w:name w:val="Title"/>
    <w:basedOn w:val="Normal"/>
    <w:next w:val="Normal"/>
    <w:link w:val="NaslovChar"/>
    <w:uiPriority w:val="10"/>
    <w:qFormat/>
    <w:rsid w:val="007233EE"/>
    <w:pPr>
      <w:spacing w:before="240" w:after="60"/>
      <w:jc w:val="center"/>
      <w:outlineLvl w:val="0"/>
    </w:pPr>
    <w:rPr>
      <w:rFonts w:eastAsia="MS Gothic"/>
      <w:b/>
      <w:bCs/>
      <w:kern w:val="28"/>
      <w:sz w:val="32"/>
      <w:szCs w:val="32"/>
    </w:rPr>
  </w:style>
  <w:style w:type="character" w:customStyle="1" w:styleId="NaslovChar">
    <w:name w:val="Naslov Char"/>
    <w:link w:val="Naslov"/>
    <w:uiPriority w:val="10"/>
    <w:rsid w:val="007233EE"/>
    <w:rPr>
      <w:rFonts w:ascii="Calibri" w:eastAsia="MS Gothic" w:hAnsi="Calibri" w:cs="Times New Roman"/>
      <w:b/>
      <w:bCs/>
      <w:kern w:val="28"/>
      <w:sz w:val="32"/>
      <w:szCs w:val="32"/>
    </w:rPr>
  </w:style>
  <w:style w:type="character" w:customStyle="1" w:styleId="PodnojeChar">
    <w:name w:val="Podnožje Char"/>
    <w:link w:val="Podnoje"/>
    <w:uiPriority w:val="99"/>
    <w:rsid w:val="00C266EA"/>
    <w:rPr>
      <w:sz w:val="24"/>
      <w:szCs w:val="24"/>
    </w:rPr>
  </w:style>
  <w:style w:type="paragraph" w:customStyle="1" w:styleId="NpKrka-Adresaprimatelja">
    <w:name w:val="NpKrka - Adresa primatelja"/>
    <w:basedOn w:val="NpKrka-Normal"/>
    <w:qFormat/>
    <w:rsid w:val="00605E53"/>
    <w:rPr>
      <w:sz w:val="26"/>
    </w:rPr>
  </w:style>
  <w:style w:type="paragraph" w:styleId="Bezproreda">
    <w:name w:val="No Spacing"/>
    <w:qFormat/>
    <w:rsid w:val="00504913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SubTitle2">
    <w:name w:val="SubTitle 2"/>
    <w:basedOn w:val="Normal"/>
    <w:rsid w:val="00504913"/>
    <w:pPr>
      <w:suppressAutoHyphens w:val="0"/>
      <w:spacing w:after="240" w:line="240" w:lineRule="auto"/>
      <w:jc w:val="center"/>
    </w:pPr>
    <w:rPr>
      <w:rFonts w:ascii="Times New Roman" w:eastAsia="Times New Roman" w:hAnsi="Times New Roman" w:cs="Times New Roman"/>
      <w:b/>
      <w:snapToGrid w:val="0"/>
      <w:sz w:val="32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4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ihana.juric.NPKRKA\Desktop\Memorandum%202026.%20predlo&#382;ak%20praza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726340D-3343-4886-B36C-7E0A4D6EF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Memorandum 2026. predložak prazan</Template>
  <TotalTime>2</TotalTime>
  <Pages>6</Pages>
  <Words>574</Words>
  <Characters>3278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ima</Company>
  <LinksUpToDate>false</LinksUpToDate>
  <CharactersWithSpaces>3845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Tihana Jurić</dc:creator>
  <cp:lastModifiedBy>Tihana Jurić</cp:lastModifiedBy>
  <cp:revision>3</cp:revision>
  <cp:lastPrinted>2016-04-26T11:35:00Z</cp:lastPrinted>
  <dcterms:created xsi:type="dcterms:W3CDTF">2026-04-01T10:50:00Z</dcterms:created>
  <dcterms:modified xsi:type="dcterms:W3CDTF">2026-04-01T11:10:00Z</dcterms:modified>
</cp:coreProperties>
</file>